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045ECE" w:rsidRDefault="003C7372" w:rsidP="00C4163D">
      <w:pPr>
        <w:jc w:val="center"/>
        <w:rPr>
          <w:rFonts w:cs="Arial"/>
          <w:b/>
          <w:bCs/>
          <w:color w:val="6C9842"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045ECE">
        <w:rPr>
          <w:rFonts w:cs="Arial"/>
          <w:b/>
          <w:bCs/>
          <w:color w:val="6C9842"/>
          <w:sz w:val="32"/>
          <w:szCs w:val="32"/>
        </w:rPr>
        <w:t xml:space="preserve">Allgemeines zum Klimawandel </w:t>
      </w:r>
      <w:r w:rsidR="00045ECE" w:rsidRPr="00453D94">
        <w:rPr>
          <w:rFonts w:cs="Arial"/>
          <w:b/>
          <w:bCs/>
          <w:sz w:val="32"/>
          <w:szCs w:val="32"/>
        </w:rPr>
        <w:t>│</w:t>
      </w:r>
      <w:r w:rsidR="00045ECE" w:rsidRPr="00045ECE">
        <w:rPr>
          <w:rFonts w:cs="Arial"/>
          <w:b/>
          <w:bCs/>
          <w:color w:val="6C9842"/>
          <w:sz w:val="32"/>
          <w:szCs w:val="32"/>
        </w:rPr>
        <w:t>Auswirkungen des Klimawandels auf die Landwirtschaft</w:t>
      </w:r>
    </w:p>
    <w:p w:rsidR="003A2471" w:rsidRPr="00970C5A" w:rsidRDefault="003A2471" w:rsidP="003A2471">
      <w:pPr>
        <w:rPr>
          <w:rFonts w:cs="Arial"/>
          <w:b/>
          <w:bCs/>
          <w:sz w:val="22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  <w:r w:rsidRPr="00970C5A">
        <w:rPr>
          <w:rFonts w:cs="Arial"/>
          <w:b/>
          <w:bCs/>
          <w:sz w:val="22"/>
        </w:rPr>
        <w:t>Aufgabe 1</w:t>
      </w:r>
    </w:p>
    <w:p w:rsidR="003A2471" w:rsidRDefault="00045ECE" w:rsidP="003A2471">
      <w:r w:rsidRPr="00017077">
        <w:t xml:space="preserve">Welche klimatischen Einflüsse </w:t>
      </w:r>
      <w:r>
        <w:t xml:space="preserve">(s. Icons) </w:t>
      </w:r>
      <w:r w:rsidRPr="00017077">
        <w:t>haben sich in den letzten Jahren besonders auf Ihren Betrieb ausgewirkt</w:t>
      </w:r>
      <w:r>
        <w:t xml:space="preserve"> (Art, Häufigkeit, Dauer, Ausprägung)</w:t>
      </w:r>
      <w:r w:rsidRPr="00017077">
        <w:t xml:space="preserve">? </w:t>
      </w:r>
      <w:r>
        <w:t>Können Sie hier Veränderungen im Laufe der Jahre feststellen?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05"/>
        <w:gridCol w:w="2117"/>
        <w:gridCol w:w="1643"/>
        <w:gridCol w:w="2473"/>
        <w:gridCol w:w="1506"/>
      </w:tblGrid>
      <w:tr w:rsidR="00045ECE" w:rsidTr="00045ECE">
        <w:trPr>
          <w:trHeight w:val="768"/>
        </w:trPr>
        <w:tc>
          <w:tcPr>
            <w:tcW w:w="1605" w:type="dxa"/>
          </w:tcPr>
          <w:p w:rsidR="00045ECE" w:rsidRDefault="00045ECE" w:rsidP="00045EC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598E5A7">
                  <wp:extent cx="469265" cy="469265"/>
                  <wp:effectExtent l="0" t="0" r="6985" b="6985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7" w:type="dxa"/>
          </w:tcPr>
          <w:p w:rsidR="00045ECE" w:rsidRDefault="00045ECE" w:rsidP="00194EC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7DDD11" wp14:editId="7D96989C">
                  <wp:extent cx="475615" cy="479943"/>
                  <wp:effectExtent l="0" t="0" r="635" b="0"/>
                  <wp:docPr id="2" name="Grafi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84" cy="48546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3" w:type="dxa"/>
          </w:tcPr>
          <w:p w:rsidR="00045ECE" w:rsidRDefault="00045ECE" w:rsidP="00194EC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56984CC" wp14:editId="0C183DC9">
                  <wp:extent cx="463776" cy="467995"/>
                  <wp:effectExtent l="0" t="0" r="0" b="8255"/>
                  <wp:docPr id="4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188" cy="4724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3" w:type="dxa"/>
          </w:tcPr>
          <w:p w:rsidR="00045ECE" w:rsidRDefault="00045ECE" w:rsidP="00194ECB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906F9ED" wp14:editId="3BAEAB86">
                  <wp:extent cx="466090" cy="470331"/>
                  <wp:effectExtent l="0" t="0" r="0" b="635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308" cy="47357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6" w:type="dxa"/>
          </w:tcPr>
          <w:p w:rsidR="00045ECE" w:rsidRDefault="00045ECE" w:rsidP="00194ECB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6F716E3" wp14:editId="4035C8D3">
                  <wp:extent cx="441325" cy="441325"/>
                  <wp:effectExtent l="0" t="0" r="0" b="0"/>
                  <wp:docPr id="5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441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5ECE" w:rsidTr="00045ECE">
        <w:tc>
          <w:tcPr>
            <w:tcW w:w="1605" w:type="dxa"/>
          </w:tcPr>
          <w:p w:rsidR="00045ECE" w:rsidRPr="00D426A3" w:rsidRDefault="00045ECE" w:rsidP="00194ECB">
            <w:pPr>
              <w:jc w:val="center"/>
              <w:rPr>
                <w:b/>
                <w:bCs/>
              </w:rPr>
            </w:pPr>
            <w:r w:rsidRPr="00D426A3">
              <w:rPr>
                <w:b/>
                <w:bCs/>
              </w:rPr>
              <w:t>Trocken-/ Dürreperiode</w:t>
            </w:r>
          </w:p>
        </w:tc>
        <w:tc>
          <w:tcPr>
            <w:tcW w:w="2117" w:type="dxa"/>
          </w:tcPr>
          <w:p w:rsidR="00045ECE" w:rsidRPr="00D426A3" w:rsidRDefault="00045ECE" w:rsidP="00194ECB">
            <w:pPr>
              <w:jc w:val="center"/>
              <w:rPr>
                <w:b/>
                <w:bCs/>
              </w:rPr>
            </w:pPr>
            <w:r w:rsidRPr="00D426A3">
              <w:rPr>
                <w:b/>
                <w:bCs/>
              </w:rPr>
              <w:t>Starkniederschläge, Nässe</w:t>
            </w:r>
          </w:p>
        </w:tc>
        <w:tc>
          <w:tcPr>
            <w:tcW w:w="1643" w:type="dxa"/>
          </w:tcPr>
          <w:p w:rsidR="00045ECE" w:rsidRPr="00D426A3" w:rsidRDefault="00045ECE" w:rsidP="00194ECB">
            <w:pPr>
              <w:jc w:val="center"/>
              <w:rPr>
                <w:b/>
                <w:bCs/>
              </w:rPr>
            </w:pPr>
            <w:r w:rsidRPr="00D426A3">
              <w:rPr>
                <w:b/>
                <w:bCs/>
              </w:rPr>
              <w:t>Hitze(-</w:t>
            </w:r>
            <w:r>
              <w:rPr>
                <w:b/>
                <w:bCs/>
              </w:rPr>
              <w:t>perioden</w:t>
            </w:r>
            <w:r w:rsidRPr="00D426A3">
              <w:rPr>
                <w:b/>
                <w:bCs/>
              </w:rPr>
              <w:t>)</w:t>
            </w:r>
          </w:p>
        </w:tc>
        <w:tc>
          <w:tcPr>
            <w:tcW w:w="2473" w:type="dxa"/>
          </w:tcPr>
          <w:p w:rsidR="00045ECE" w:rsidRPr="00D426A3" w:rsidRDefault="00045ECE" w:rsidP="00194ECB">
            <w:pPr>
              <w:jc w:val="center"/>
              <w:rPr>
                <w:b/>
                <w:bCs/>
              </w:rPr>
            </w:pPr>
            <w:r w:rsidRPr="00D426A3">
              <w:rPr>
                <w:b/>
                <w:bCs/>
              </w:rPr>
              <w:t>Extremwetterereignisse (z.B. Hagel, Sturm)</w:t>
            </w:r>
          </w:p>
        </w:tc>
        <w:tc>
          <w:tcPr>
            <w:tcW w:w="1506" w:type="dxa"/>
          </w:tcPr>
          <w:p w:rsidR="00045ECE" w:rsidRPr="00D426A3" w:rsidRDefault="00045ECE" w:rsidP="00194EC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Spätfrost</w:t>
            </w:r>
          </w:p>
        </w:tc>
      </w:tr>
    </w:tbl>
    <w:p w:rsidR="00CA6EDF" w:rsidRDefault="00CA6EDF" w:rsidP="003A2471"/>
    <w:p w:rsidR="00045ECE" w:rsidRDefault="00045ECE" w:rsidP="003A2471">
      <w:r w:rsidRPr="00017077">
        <w:t xml:space="preserve">Bennen Sie diese </w:t>
      </w:r>
      <w:r>
        <w:t xml:space="preserve">klimatischen Einflüsse für die für Ihren Betrieb relevanten Bereiche wie z.B. Ackerbau, Tierhaltung, Futterbau, Dauerkulturen </w:t>
      </w:r>
      <w:r w:rsidRPr="00017077">
        <w:t>und beschreiben Sie d</w:t>
      </w:r>
      <w:r>
        <w:t>eren</w:t>
      </w:r>
      <w:r w:rsidRPr="00017077">
        <w:t xml:space="preserve"> entsprechenden Auswirkungen </w:t>
      </w:r>
      <w:r>
        <w:t>auf Ihren Betrieb (z.B. Ertragsqualität, -quantität, Tiergesundheit, Zukäufe, Bodenzustand, …).</w:t>
      </w:r>
    </w:p>
    <w:p w:rsidR="00045ECE" w:rsidRPr="004E5F68" w:rsidRDefault="00045ECE" w:rsidP="003A2471">
      <w:pPr>
        <w:rPr>
          <w:rFonts w:ascii="Calibri" w:hAnsi="Calibri" w:cs="Calibri"/>
          <w:sz w:val="24"/>
          <w:szCs w:val="24"/>
          <w:lang w:val="en-GB"/>
        </w:rPr>
      </w:pPr>
    </w:p>
    <w:p w:rsidR="003A2471" w:rsidRPr="00970C5A" w:rsidRDefault="003A2471" w:rsidP="003A2471">
      <w:pPr>
        <w:rPr>
          <w:rFonts w:cs="Arial"/>
          <w:b/>
          <w:color w:val="6C9842" w:themeColor="accent1"/>
          <w:sz w:val="22"/>
        </w:rPr>
      </w:pPr>
      <w:r w:rsidRPr="00970C5A">
        <w:rPr>
          <w:rFonts w:cs="Arial"/>
          <w:b/>
          <w:bCs/>
          <w:color w:val="6C9842" w:themeColor="accent1"/>
          <w:sz w:val="22"/>
        </w:rPr>
        <w:t>Ergebnis</w:t>
      </w:r>
      <w:r w:rsidRPr="00970C5A">
        <w:rPr>
          <w:rFonts w:cs="Arial"/>
          <w:b/>
          <w:color w:val="6C9842" w:themeColor="accent1"/>
          <w:sz w:val="22"/>
        </w:rPr>
        <w:t xml:space="preserve">: </w:t>
      </w:r>
    </w:p>
    <w:tbl>
      <w:tblPr>
        <w:tblStyle w:val="Tabellenraster"/>
        <w:tblW w:w="10343" w:type="dxa"/>
        <w:tblLook w:val="04A0" w:firstRow="1" w:lastRow="0" w:firstColumn="1" w:lastColumn="0" w:noHBand="0" w:noVBand="1"/>
      </w:tblPr>
      <w:tblGrid>
        <w:gridCol w:w="1419"/>
        <w:gridCol w:w="1368"/>
        <w:gridCol w:w="1379"/>
        <w:gridCol w:w="2529"/>
        <w:gridCol w:w="3648"/>
      </w:tblGrid>
      <w:tr w:rsidR="00045ECE" w:rsidRPr="00EB2549" w:rsidTr="00194ECB">
        <w:tc>
          <w:tcPr>
            <w:tcW w:w="1456" w:type="dxa"/>
          </w:tcPr>
          <w:p w:rsidR="00045ECE" w:rsidRPr="00EB2549" w:rsidRDefault="00045ECE" w:rsidP="00194ECB">
            <w:pPr>
              <w:jc w:val="center"/>
              <w:rPr>
                <w:b/>
                <w:bCs/>
              </w:rPr>
            </w:pPr>
            <w:r w:rsidRPr="00EB2549">
              <w:rPr>
                <w:b/>
                <w:bCs/>
              </w:rPr>
              <w:t>Klimatische Einflüsse</w:t>
            </w:r>
          </w:p>
        </w:tc>
        <w:tc>
          <w:tcPr>
            <w:tcW w:w="1456" w:type="dxa"/>
          </w:tcPr>
          <w:p w:rsidR="00045ECE" w:rsidRPr="00E605AF" w:rsidRDefault="00045ECE" w:rsidP="00194ECB">
            <w:pPr>
              <w:jc w:val="center"/>
            </w:pPr>
            <w:r w:rsidRPr="00E605AF">
              <w:rPr>
                <w:b/>
                <w:bCs/>
              </w:rPr>
              <w:t>Häufigkeit in den letzten Jahren</w:t>
            </w:r>
            <w:r w:rsidRPr="00E605AF">
              <w:t xml:space="preserve"> (z.B. alle 2 Jahre…)</w:t>
            </w:r>
          </w:p>
        </w:tc>
        <w:tc>
          <w:tcPr>
            <w:tcW w:w="1456" w:type="dxa"/>
          </w:tcPr>
          <w:p w:rsidR="00045ECE" w:rsidRPr="00E605AF" w:rsidRDefault="00045ECE" w:rsidP="00194ECB">
            <w:pPr>
              <w:jc w:val="center"/>
            </w:pPr>
            <w:r w:rsidRPr="00E605AF">
              <w:rPr>
                <w:b/>
                <w:bCs/>
              </w:rPr>
              <w:t>Dauer</w:t>
            </w:r>
            <w:r>
              <w:rPr>
                <w:b/>
                <w:bCs/>
              </w:rPr>
              <w:t xml:space="preserve"> / Zeitpunkt des Auftretens </w:t>
            </w:r>
            <w:r>
              <w:t xml:space="preserve">(z.B. 4 Wochen im Monat </w:t>
            </w:r>
            <w:proofErr w:type="spellStart"/>
            <w:r>
              <w:t>xy</w:t>
            </w:r>
            <w:proofErr w:type="spellEnd"/>
            <w:r>
              <w:t>...)</w:t>
            </w:r>
          </w:p>
        </w:tc>
        <w:tc>
          <w:tcPr>
            <w:tcW w:w="1456" w:type="dxa"/>
          </w:tcPr>
          <w:p w:rsidR="00045ECE" w:rsidRPr="00EB2549" w:rsidRDefault="00045ECE" w:rsidP="00194ECB">
            <w:pPr>
              <w:jc w:val="center"/>
            </w:pPr>
            <w:r>
              <w:rPr>
                <w:b/>
                <w:bCs/>
              </w:rPr>
              <w:t xml:space="preserve">Ausprägung </w:t>
            </w:r>
            <w:r>
              <w:t>(z.B. Maxi/Mini-</w:t>
            </w:r>
            <w:proofErr w:type="spellStart"/>
            <w:r>
              <w:t>Temp</w:t>
            </w:r>
            <w:proofErr w:type="spellEnd"/>
            <w:r>
              <w:t>., Niederschlagsmenge/h…)</w:t>
            </w:r>
          </w:p>
        </w:tc>
        <w:tc>
          <w:tcPr>
            <w:tcW w:w="4519" w:type="dxa"/>
          </w:tcPr>
          <w:p w:rsidR="00045ECE" w:rsidRPr="00EB2549" w:rsidRDefault="00045ECE" w:rsidP="00194ECB">
            <w:pPr>
              <w:jc w:val="center"/>
            </w:pPr>
            <w:r>
              <w:rPr>
                <w:b/>
                <w:bCs/>
              </w:rPr>
              <w:t xml:space="preserve">Auswirkungen </w:t>
            </w:r>
            <w:r>
              <w:t>(Ertrag, Quantität, Tiergesundheit…)</w:t>
            </w:r>
          </w:p>
        </w:tc>
      </w:tr>
      <w:tr w:rsidR="00045ECE" w:rsidRPr="00EB2549" w:rsidTr="00194ECB">
        <w:tc>
          <w:tcPr>
            <w:tcW w:w="1456" w:type="dxa"/>
          </w:tcPr>
          <w:p w:rsidR="00045ECE" w:rsidRPr="00EB2549" w:rsidRDefault="00045ECE" w:rsidP="00194ECB">
            <w:r w:rsidRPr="00EB2549">
              <w:rPr>
                <w:noProof/>
              </w:rPr>
              <w:drawing>
                <wp:inline distT="0" distB="0" distL="0" distR="0" wp14:anchorId="081BE580" wp14:editId="31401B72">
                  <wp:extent cx="633730" cy="628015"/>
                  <wp:effectExtent l="0" t="0" r="0" b="635"/>
                  <wp:docPr id="6" name="Grafi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730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4519" w:type="dxa"/>
          </w:tcPr>
          <w:p w:rsidR="00045ECE" w:rsidRPr="00EB2549" w:rsidRDefault="00045ECE" w:rsidP="00194ECB"/>
        </w:tc>
      </w:tr>
      <w:tr w:rsidR="00045ECE" w:rsidRPr="00EB2549" w:rsidTr="00194ECB">
        <w:tc>
          <w:tcPr>
            <w:tcW w:w="1456" w:type="dxa"/>
          </w:tcPr>
          <w:p w:rsidR="00045ECE" w:rsidRPr="00EB2549" w:rsidRDefault="00045ECE" w:rsidP="00194ECB">
            <w:r>
              <w:rPr>
                <w:noProof/>
              </w:rPr>
              <w:drawing>
                <wp:inline distT="0" distB="0" distL="0" distR="0" wp14:anchorId="0369A3E2" wp14:editId="06C0C2D0">
                  <wp:extent cx="628015" cy="633730"/>
                  <wp:effectExtent l="0" t="0" r="635" b="0"/>
                  <wp:docPr id="12" name="Grafi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3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4519" w:type="dxa"/>
          </w:tcPr>
          <w:p w:rsidR="00045ECE" w:rsidRPr="00EB2549" w:rsidRDefault="00045ECE" w:rsidP="00194ECB"/>
        </w:tc>
      </w:tr>
      <w:tr w:rsidR="00045ECE" w:rsidRPr="00EB2549" w:rsidTr="00194ECB">
        <w:tc>
          <w:tcPr>
            <w:tcW w:w="1456" w:type="dxa"/>
          </w:tcPr>
          <w:p w:rsidR="00045ECE" w:rsidRPr="00EB2549" w:rsidRDefault="00045ECE" w:rsidP="00194ECB">
            <w:r>
              <w:rPr>
                <w:noProof/>
              </w:rPr>
              <w:drawing>
                <wp:inline distT="0" distB="0" distL="0" distR="0" wp14:anchorId="2BFE5166" wp14:editId="5685737F">
                  <wp:extent cx="628015" cy="633730"/>
                  <wp:effectExtent l="0" t="0" r="635" b="0"/>
                  <wp:docPr id="8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3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4519" w:type="dxa"/>
          </w:tcPr>
          <w:p w:rsidR="00045ECE" w:rsidRPr="00EB2549" w:rsidRDefault="00045ECE" w:rsidP="00194ECB"/>
        </w:tc>
      </w:tr>
      <w:tr w:rsidR="00045ECE" w:rsidRPr="00EB2549" w:rsidTr="00194ECB">
        <w:tc>
          <w:tcPr>
            <w:tcW w:w="1456" w:type="dxa"/>
          </w:tcPr>
          <w:p w:rsidR="00045ECE" w:rsidRPr="00EB2549" w:rsidRDefault="00045ECE" w:rsidP="00194ECB">
            <w:r>
              <w:rPr>
                <w:noProof/>
              </w:rPr>
              <w:lastRenderedPageBreak/>
              <w:drawing>
                <wp:inline distT="0" distB="0" distL="0" distR="0" wp14:anchorId="58ACA6E0" wp14:editId="728AD41C">
                  <wp:extent cx="628015" cy="633730"/>
                  <wp:effectExtent l="0" t="0" r="635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337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4519" w:type="dxa"/>
          </w:tcPr>
          <w:p w:rsidR="00045ECE" w:rsidRPr="00EB2549" w:rsidRDefault="00045ECE" w:rsidP="00194ECB"/>
        </w:tc>
      </w:tr>
      <w:tr w:rsidR="00045ECE" w:rsidRPr="00EB2549" w:rsidTr="00194ECB">
        <w:tc>
          <w:tcPr>
            <w:tcW w:w="1456" w:type="dxa"/>
          </w:tcPr>
          <w:p w:rsidR="00045ECE" w:rsidRDefault="00045ECE" w:rsidP="00194ECB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2F83639" wp14:editId="174512E2">
                  <wp:extent cx="628015" cy="628015"/>
                  <wp:effectExtent l="0" t="0" r="635" b="635"/>
                  <wp:docPr id="10" name="Grafi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28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1456" w:type="dxa"/>
          </w:tcPr>
          <w:p w:rsidR="00045ECE" w:rsidRPr="00EB2549" w:rsidRDefault="00045ECE" w:rsidP="00194ECB"/>
        </w:tc>
        <w:tc>
          <w:tcPr>
            <w:tcW w:w="4519" w:type="dxa"/>
          </w:tcPr>
          <w:p w:rsidR="00045ECE" w:rsidRPr="00EB2549" w:rsidRDefault="00045ECE" w:rsidP="00194ECB"/>
        </w:tc>
      </w:tr>
    </w:tbl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Default="003A2471" w:rsidP="003A2471">
      <w:pPr>
        <w:rPr>
          <w:rFonts w:ascii="Calibri" w:hAnsi="Calibri" w:cs="Calibri"/>
          <w:sz w:val="24"/>
          <w:szCs w:val="24"/>
          <w:u w:val="single"/>
        </w:rPr>
      </w:pPr>
    </w:p>
    <w:p w:rsidR="003A2471" w:rsidRPr="004E5F68" w:rsidRDefault="003A2471" w:rsidP="003A2471">
      <w:pPr>
        <w:rPr>
          <w:lang w:val="en-GB"/>
        </w:rPr>
      </w:pPr>
    </w:p>
    <w:p w:rsidR="003A2471" w:rsidRPr="004E5F68" w:rsidRDefault="00970C5A" w:rsidP="00970C5A">
      <w:pPr>
        <w:spacing w:before="0" w:after="160" w:line="259" w:lineRule="auto"/>
        <w:rPr>
          <w:lang w:val="en-GB"/>
        </w:rPr>
      </w:pPr>
      <w:r>
        <w:rPr>
          <w:lang w:val="en-GB"/>
        </w:rPr>
        <w:br w:type="page"/>
      </w:r>
    </w:p>
    <w:bookmarkEnd w:id="8"/>
    <w:bookmarkEnd w:id="9"/>
    <w:bookmarkEnd w:id="10"/>
    <w:bookmarkEnd w:id="11"/>
    <w:bookmarkEnd w:id="12"/>
    <w:bookmarkEnd w:id="13"/>
    <w:p w:rsidR="00970C5A" w:rsidRPr="00045ECE" w:rsidRDefault="00970C5A" w:rsidP="00970C5A">
      <w:pPr>
        <w:jc w:val="center"/>
        <w:rPr>
          <w:rFonts w:cs="Arial"/>
          <w:b/>
          <w:bCs/>
          <w:color w:val="6C9842"/>
          <w:sz w:val="32"/>
          <w:szCs w:val="32"/>
        </w:rPr>
      </w:pPr>
      <w:r w:rsidRPr="00453D94">
        <w:rPr>
          <w:rFonts w:cs="Arial"/>
          <w:noProof/>
          <w:lang w:eastAsia="de-DE"/>
        </w:rPr>
        <w:lastRenderedPageBreak/>
        <w:drawing>
          <wp:anchor distT="0" distB="0" distL="114300" distR="114300" simplePos="0" relativeHeight="251757568" behindDoc="0" locked="0" layoutInCell="1" allowOverlap="1" wp14:anchorId="021E28F1" wp14:editId="5A156025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13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bCs/>
          <w:color w:val="6C9842"/>
          <w:sz w:val="32"/>
          <w:szCs w:val="32"/>
        </w:rPr>
        <w:t xml:space="preserve">Allgemeines zum Klimawandel </w:t>
      </w:r>
      <w:r w:rsidRPr="00453D94">
        <w:rPr>
          <w:rFonts w:cs="Arial"/>
          <w:b/>
          <w:bCs/>
          <w:sz w:val="32"/>
          <w:szCs w:val="32"/>
        </w:rPr>
        <w:t>│</w:t>
      </w:r>
      <w:r w:rsidRPr="00045ECE">
        <w:rPr>
          <w:rFonts w:cs="Arial"/>
          <w:b/>
          <w:bCs/>
          <w:color w:val="6C9842"/>
          <w:sz w:val="32"/>
          <w:szCs w:val="32"/>
        </w:rPr>
        <w:t>Auswirkungen des Klimawandels auf die Landwirtschaft</w:t>
      </w:r>
    </w:p>
    <w:p w:rsidR="00970C5A" w:rsidRDefault="00EC6243">
      <w:pPr>
        <w:spacing w:before="0" w:after="160" w:line="259" w:lineRule="auto"/>
        <w:rPr>
          <w:b/>
          <w:lang w:val="en-GB"/>
        </w:rPr>
      </w:pPr>
      <w:r w:rsidRPr="00EC6243">
        <w:rPr>
          <w:b/>
          <w:noProof/>
          <w:color w:val="6C9842" w:themeColor="accent1"/>
          <w:sz w:val="22"/>
        </w:rPr>
        <w:drawing>
          <wp:anchor distT="0" distB="0" distL="114300" distR="114300" simplePos="0" relativeHeight="251760640" behindDoc="0" locked="0" layoutInCell="1" allowOverlap="1" wp14:anchorId="6AF93A2A">
            <wp:simplePos x="0" y="0"/>
            <wp:positionH relativeFrom="column">
              <wp:posOffset>4071620</wp:posOffset>
            </wp:positionH>
            <wp:positionV relativeFrom="paragraph">
              <wp:posOffset>128270</wp:posOffset>
            </wp:positionV>
            <wp:extent cx="1970405" cy="1635760"/>
            <wp:effectExtent l="0" t="0" r="0" b="2540"/>
            <wp:wrapThrough wrapText="bothSides">
              <wp:wrapPolygon edited="0">
                <wp:start x="0" y="0"/>
                <wp:lineTo x="0" y="21382"/>
                <wp:lineTo x="21301" y="21382"/>
                <wp:lineTo x="21301" y="0"/>
                <wp:lineTo x="0" y="0"/>
              </wp:wrapPolygon>
            </wp:wrapThrough>
            <wp:docPr id="17" name="Grafik 1">
              <a:extLst xmlns:a="http://schemas.openxmlformats.org/drawingml/2006/main">
                <a:ext uri="{FF2B5EF4-FFF2-40B4-BE49-F238E27FC236}">
                  <a16:creationId xmlns:a16="http://schemas.microsoft.com/office/drawing/2014/main" id="{16E30009-D2AD-4139-8EB9-9ABF87FA133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1">
                      <a:extLst>
                        <a:ext uri="{FF2B5EF4-FFF2-40B4-BE49-F238E27FC236}">
                          <a16:creationId xmlns:a16="http://schemas.microsoft.com/office/drawing/2014/main" id="{16E30009-D2AD-4139-8EB9-9ABF87FA133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0405" cy="1635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70C5A" w:rsidRPr="00970C5A">
        <w:rPr>
          <w:b/>
          <w:lang w:val="en-GB"/>
        </w:rPr>
        <w:t>Aufgabe 2</w:t>
      </w:r>
      <w:r>
        <w:rPr>
          <w:b/>
          <w:lang w:val="en-GB"/>
        </w:rPr>
        <w:t xml:space="preserve"> - </w:t>
      </w:r>
      <w:proofErr w:type="spellStart"/>
      <w:r>
        <w:rPr>
          <w:b/>
          <w:lang w:val="en-GB"/>
        </w:rPr>
        <w:t>Diskussion</w:t>
      </w:r>
      <w:proofErr w:type="spellEnd"/>
    </w:p>
    <w:p w:rsidR="00947ECB" w:rsidRDefault="0051317C" w:rsidP="00EC6243">
      <w:pPr>
        <w:spacing w:before="0" w:after="160" w:line="256" w:lineRule="auto"/>
      </w:pPr>
      <w:r>
        <w:t>Eine reduzierte Bodenbearbeitung kann Wasser einsparen</w:t>
      </w:r>
      <w:r w:rsidR="00947ECB">
        <w:t>, was im Zusammenhang mit steigenden Temperaturen und zunehmenden Sommertrockenperioden immer wichtiger wird.</w:t>
      </w:r>
      <w:bookmarkStart w:id="14" w:name="_GoBack"/>
      <w:bookmarkEnd w:id="14"/>
    </w:p>
    <w:p w:rsidR="00EC6243" w:rsidRPr="00EC6243" w:rsidRDefault="00EC6243" w:rsidP="00EC6243">
      <w:pPr>
        <w:spacing w:before="0" w:after="160" w:line="256" w:lineRule="auto"/>
      </w:pPr>
      <w:proofErr w:type="spellStart"/>
      <w:r w:rsidRPr="00EC6243">
        <w:t>Lesen</w:t>
      </w:r>
      <w:proofErr w:type="spellEnd"/>
      <w:r w:rsidRPr="00EC6243">
        <w:t xml:space="preserve"> Sie den Artikel „Besser </w:t>
      </w:r>
      <w:proofErr w:type="spellStart"/>
      <w:r w:rsidRPr="00EC6243">
        <w:t>pfluglos</w:t>
      </w:r>
      <w:proofErr w:type="spellEnd"/>
      <w:r w:rsidRPr="00EC6243">
        <w:t xml:space="preserve"> – Wege zur Wassereinsparung“ durch und diskutieren Sie, welche Änderungen und Herausforderungen eine pfluglose Bewirtschaftung in der Produktion mit sich bringen kann.</w:t>
      </w:r>
    </w:p>
    <w:p w:rsidR="00970C5A" w:rsidRDefault="00970C5A" w:rsidP="00970C5A">
      <w:pPr>
        <w:spacing w:before="0" w:after="160" w:line="256" w:lineRule="auto"/>
      </w:pPr>
    </w:p>
    <w:p w:rsidR="00EC6243" w:rsidRPr="00EC6243" w:rsidRDefault="00EC6243" w:rsidP="00EC6243">
      <w:pPr>
        <w:spacing w:before="0" w:after="160" w:line="256" w:lineRule="auto"/>
      </w:pPr>
      <w:r w:rsidRPr="00EC6243">
        <w:rPr>
          <w:u w:val="single"/>
        </w:rPr>
        <w:t xml:space="preserve">Stichworte: </w:t>
      </w:r>
      <w:r w:rsidRPr="00EC6243">
        <w:t>Unkrautmanagement, Bodenzustand, Fruchtfolge, Krankheiten, Schlagkraft, …</w:t>
      </w:r>
    </w:p>
    <w:p w:rsidR="00EC6243" w:rsidRDefault="00EC6243" w:rsidP="00970C5A">
      <w:pPr>
        <w:spacing w:before="0" w:after="160" w:line="256" w:lineRule="auto"/>
      </w:pPr>
    </w:p>
    <w:p w:rsidR="00970C5A" w:rsidRPr="00970C5A" w:rsidRDefault="00EC6243" w:rsidP="00970C5A">
      <w:pPr>
        <w:rPr>
          <w:b/>
          <w:noProof/>
          <w:color w:val="6C9842" w:themeColor="accent1"/>
          <w:sz w:val="22"/>
          <w:lang w:val="en-GB"/>
        </w:rPr>
      </w:pPr>
      <w:r>
        <w:rPr>
          <w:b/>
          <w:noProof/>
          <w:color w:val="6C9842" w:themeColor="accent1"/>
          <w:sz w:val="22"/>
          <w:lang w:val="en-GB"/>
        </w:rPr>
        <w:t>Überlegungen</w:t>
      </w:r>
      <w:r w:rsidR="00970C5A" w:rsidRPr="00970C5A">
        <w:rPr>
          <w:b/>
          <w:noProof/>
          <w:color w:val="6C9842" w:themeColor="accent1"/>
          <w:sz w:val="22"/>
          <w:lang w:val="en-GB"/>
        </w:rPr>
        <w:t xml:space="preserve">: </w:t>
      </w:r>
    </w:p>
    <w:p w:rsidR="00970C5A" w:rsidRDefault="00970C5A" w:rsidP="00970C5A">
      <w:pPr>
        <w:rPr>
          <w:b/>
          <w:color w:val="6C9842" w:themeColor="accent1"/>
          <w:lang w:val="en-GB"/>
        </w:rPr>
      </w:pPr>
    </w:p>
    <w:p w:rsidR="00970C5A" w:rsidRPr="00970C5A" w:rsidRDefault="00970C5A">
      <w:pPr>
        <w:spacing w:before="0" w:after="160" w:line="259" w:lineRule="auto"/>
        <w:rPr>
          <w:b/>
          <w:lang w:val="en-GB"/>
        </w:rPr>
      </w:pPr>
      <w:r w:rsidRPr="00970C5A">
        <w:rPr>
          <w:b/>
          <w:lang w:val="en-GB"/>
        </w:rPr>
        <w:br w:type="page"/>
      </w:r>
    </w:p>
    <w:p w:rsidR="00970C5A" w:rsidRPr="00045ECE" w:rsidRDefault="00970C5A" w:rsidP="00970C5A">
      <w:pPr>
        <w:jc w:val="center"/>
        <w:rPr>
          <w:rFonts w:cs="Arial"/>
          <w:b/>
          <w:bCs/>
          <w:color w:val="6C9842"/>
          <w:sz w:val="32"/>
          <w:szCs w:val="32"/>
        </w:rPr>
      </w:pPr>
      <w:r w:rsidRPr="00453D94">
        <w:rPr>
          <w:rFonts w:cs="Arial"/>
          <w:noProof/>
          <w:lang w:eastAsia="de-DE"/>
        </w:rPr>
        <w:lastRenderedPageBreak/>
        <w:drawing>
          <wp:anchor distT="0" distB="0" distL="114300" distR="114300" simplePos="0" relativeHeight="251759616" behindDoc="0" locked="0" layoutInCell="1" allowOverlap="1" wp14:anchorId="021E28F1" wp14:editId="5A156025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14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Arial"/>
          <w:b/>
          <w:bCs/>
          <w:color w:val="6C9842"/>
          <w:sz w:val="32"/>
          <w:szCs w:val="32"/>
        </w:rPr>
        <w:t xml:space="preserve">Allgemeines zum Klimawandel </w:t>
      </w:r>
      <w:r w:rsidRPr="00453D94">
        <w:rPr>
          <w:rFonts w:cs="Arial"/>
          <w:b/>
          <w:bCs/>
          <w:sz w:val="32"/>
          <w:szCs w:val="32"/>
        </w:rPr>
        <w:t>│</w:t>
      </w:r>
      <w:r w:rsidRPr="00045ECE">
        <w:rPr>
          <w:rFonts w:cs="Arial"/>
          <w:b/>
          <w:bCs/>
          <w:color w:val="6C9842"/>
          <w:sz w:val="32"/>
          <w:szCs w:val="32"/>
        </w:rPr>
        <w:t>Auswirkungen des Klimawandels auf die Landwirtschaft</w:t>
      </w:r>
    </w:p>
    <w:p w:rsidR="003A2471" w:rsidRDefault="00970C5A" w:rsidP="003A2471">
      <w:pPr>
        <w:rPr>
          <w:b/>
          <w:sz w:val="22"/>
          <w:lang w:val="en-GB"/>
        </w:rPr>
      </w:pPr>
      <w:r w:rsidRPr="00970C5A">
        <w:rPr>
          <w:b/>
          <w:sz w:val="22"/>
          <w:lang w:val="en-GB"/>
        </w:rPr>
        <w:t>Aufgabe 3</w:t>
      </w:r>
    </w:p>
    <w:p w:rsidR="00970C5A" w:rsidRDefault="00970C5A" w:rsidP="00970C5A">
      <w:pPr>
        <w:spacing w:before="0" w:after="160" w:line="256" w:lineRule="auto"/>
      </w:pPr>
      <w:r>
        <w:t>Sie bewirtschaften einen Betrieb mit 80 ha Ackerland, ohne Tierhaltung, mit Winterpflugfurche.</w:t>
      </w:r>
    </w:p>
    <w:p w:rsidR="00970C5A" w:rsidRDefault="00970C5A" w:rsidP="00970C5A">
      <w:pPr>
        <w:spacing w:before="0" w:after="160" w:line="256" w:lineRule="auto"/>
      </w:pPr>
      <w:r>
        <w:t>Jahresniederschlag: 650 mm, Tendenz sinkende Sommerniederschläge</w:t>
      </w:r>
      <w:r w:rsidR="00BB618F">
        <w:t>, steigende Temperaturen, vermehrte Herbst-/Winterniederschläge.</w:t>
      </w:r>
    </w:p>
    <w:p w:rsidR="00970C5A" w:rsidRDefault="00970C5A" w:rsidP="00970C5A">
      <w:pPr>
        <w:spacing w:before="0" w:after="160" w:line="256" w:lineRule="auto"/>
      </w:pPr>
      <w:r>
        <w:t>Fruchtfolge: Mais, Weizen, Gerste</w:t>
      </w:r>
    </w:p>
    <w:p w:rsidR="00970C5A" w:rsidRDefault="00970C5A" w:rsidP="00970C5A">
      <w:pPr>
        <w:spacing w:before="0" w:after="160" w:line="256" w:lineRule="auto"/>
      </w:pPr>
      <w:r>
        <w:rPr>
          <w:b/>
          <w:bCs/>
        </w:rPr>
        <w:t>Welche Möglichkeiten sehen Sie, um Ertrags- und Qualitätsminderungen durch die zunehmende Sommertrockenheit entgegenzusteuern? Bitte erläutern Sie Ihre Antworten.</w:t>
      </w:r>
    </w:p>
    <w:p w:rsidR="00970C5A" w:rsidRDefault="00970C5A" w:rsidP="00970C5A">
      <w:pPr>
        <w:spacing w:before="0" w:after="160" w:line="256" w:lineRule="auto"/>
      </w:pPr>
      <w:r>
        <w:t xml:space="preserve"> Die folgende Tabelle kann Ihnen als Orientierung dienen.</w:t>
      </w:r>
    </w:p>
    <w:p w:rsidR="00970C5A" w:rsidRDefault="00970C5A" w:rsidP="00970C5A">
      <w:pPr>
        <w:spacing w:before="0" w:after="160" w:line="256" w:lineRule="auto"/>
      </w:pPr>
    </w:p>
    <w:p w:rsidR="00970C5A" w:rsidRPr="00970C5A" w:rsidRDefault="00970C5A" w:rsidP="00970C5A">
      <w:pPr>
        <w:rPr>
          <w:b/>
          <w:noProof/>
          <w:color w:val="6C9842" w:themeColor="accent1"/>
          <w:sz w:val="22"/>
          <w:lang w:val="en-GB"/>
        </w:rPr>
      </w:pPr>
      <w:r w:rsidRPr="00970C5A">
        <w:rPr>
          <w:b/>
          <w:noProof/>
          <w:color w:val="6C9842" w:themeColor="accent1"/>
          <w:sz w:val="22"/>
          <w:lang w:val="en-GB"/>
        </w:rPr>
        <w:t xml:space="preserve">Ergebnis: </w:t>
      </w:r>
    </w:p>
    <w:p w:rsidR="00970C5A" w:rsidRDefault="00970C5A" w:rsidP="00970C5A">
      <w:pPr>
        <w:rPr>
          <w:b/>
          <w:color w:val="6C9842" w:themeColor="accent1"/>
          <w:lang w:val="en-GB"/>
        </w:rPr>
      </w:pPr>
      <w:r>
        <w:rPr>
          <w:b/>
          <w:noProof/>
          <w:color w:val="6C9842" w:themeColor="accent1"/>
          <w:lang w:val="en-GB"/>
        </w:rPr>
        <w:drawing>
          <wp:inline distT="0" distB="0" distL="0" distR="0">
            <wp:extent cx="5638800" cy="3232150"/>
            <wp:effectExtent l="0" t="0" r="0" b="6350"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323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0C5A" w:rsidRPr="00970C5A" w:rsidRDefault="00970C5A" w:rsidP="003A2471">
      <w:pPr>
        <w:rPr>
          <w:sz w:val="22"/>
          <w:lang w:val="en-GB"/>
        </w:rPr>
      </w:pPr>
    </w:p>
    <w:sectPr w:rsidR="00970C5A" w:rsidRPr="00970C5A" w:rsidSect="003A2471">
      <w:headerReference w:type="default" r:id="rId20"/>
      <w:footerReference w:type="default" r:id="rId21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5DEE" w:rsidRDefault="00BE5DEE" w:rsidP="00DC2C87">
      <w:pPr>
        <w:spacing w:before="0" w:after="0"/>
      </w:pPr>
      <w:r>
        <w:separator/>
      </w:r>
    </w:p>
  </w:endnote>
  <w:endnote w:type="continuationSeparator" w:id="0">
    <w:p w:rsidR="00BE5DEE" w:rsidRDefault="00BE5DEE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E85060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0026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2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5DEE" w:rsidRDefault="00BE5DEE" w:rsidP="00DC2C87">
      <w:pPr>
        <w:spacing w:before="0" w:after="0"/>
      </w:pPr>
      <w:r>
        <w:separator/>
      </w:r>
    </w:p>
  </w:footnote>
  <w:footnote w:type="continuationSeparator" w:id="0">
    <w:p w:rsidR="00BE5DEE" w:rsidRDefault="00BE5DEE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5B3609">
                            <w:rPr>
                              <w:sz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5B3609">
                      <w:rPr>
                        <w:sz w:val="28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B00ADFC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D3816"/>
    <w:multiLevelType w:val="hybridMultilevel"/>
    <w:tmpl w:val="DC600518"/>
    <w:lvl w:ilvl="0" w:tplc="AEA6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3B8AA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844E0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C9804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7EEA7E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7DE64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EC46B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780A02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F681AD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ECE"/>
    <w:rsid w:val="00015C4D"/>
    <w:rsid w:val="000255FC"/>
    <w:rsid w:val="00027348"/>
    <w:rsid w:val="000349DD"/>
    <w:rsid w:val="00045ECE"/>
    <w:rsid w:val="000720DF"/>
    <w:rsid w:val="00085ED6"/>
    <w:rsid w:val="0010026F"/>
    <w:rsid w:val="001F7E9E"/>
    <w:rsid w:val="00201601"/>
    <w:rsid w:val="002022D3"/>
    <w:rsid w:val="002457A3"/>
    <w:rsid w:val="00263FB9"/>
    <w:rsid w:val="003531E3"/>
    <w:rsid w:val="00382446"/>
    <w:rsid w:val="003A2471"/>
    <w:rsid w:val="003A44FC"/>
    <w:rsid w:val="003A49E7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1317C"/>
    <w:rsid w:val="00572EC9"/>
    <w:rsid w:val="0059447D"/>
    <w:rsid w:val="005A77A3"/>
    <w:rsid w:val="005B3609"/>
    <w:rsid w:val="005B431C"/>
    <w:rsid w:val="006C70F8"/>
    <w:rsid w:val="00744A60"/>
    <w:rsid w:val="007B35BD"/>
    <w:rsid w:val="007E1D07"/>
    <w:rsid w:val="007F5A68"/>
    <w:rsid w:val="00814CEA"/>
    <w:rsid w:val="008817F5"/>
    <w:rsid w:val="008D7D60"/>
    <w:rsid w:val="00947ECB"/>
    <w:rsid w:val="00970C5A"/>
    <w:rsid w:val="009C10BF"/>
    <w:rsid w:val="00A01F9A"/>
    <w:rsid w:val="00B0495D"/>
    <w:rsid w:val="00B121B1"/>
    <w:rsid w:val="00BB605E"/>
    <w:rsid w:val="00BB618F"/>
    <w:rsid w:val="00BD0BC2"/>
    <w:rsid w:val="00BE419A"/>
    <w:rsid w:val="00BE5DEE"/>
    <w:rsid w:val="00C4163D"/>
    <w:rsid w:val="00C43F54"/>
    <w:rsid w:val="00C77536"/>
    <w:rsid w:val="00CA6EDF"/>
    <w:rsid w:val="00D06913"/>
    <w:rsid w:val="00DA198D"/>
    <w:rsid w:val="00DC2C87"/>
    <w:rsid w:val="00E41090"/>
    <w:rsid w:val="00E75A94"/>
    <w:rsid w:val="00E85060"/>
    <w:rsid w:val="00EC6243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108463"/>
  <w15:chartTrackingRefBased/>
  <w15:docId w15:val="{ECEB74D0-24C1-4E5E-8A5E-6079B39D4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9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4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bine.sommer\Desktop\4_Arbeitspakete\AP_02_Lehrmodul\Vorlagen\GeNIAL_Arbeitsauftrag_Word-Vorlage.dotx" TargetMode="External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GeNIAL_Arbeitsauftrag_Word-Vorlage</Template>
  <TotalTime>0</TotalTime>
  <Pages>4</Pages>
  <Words>301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Sabine Sommer</dc:creator>
  <cp:keywords/>
  <dc:description/>
  <cp:lastModifiedBy>Sabine Sommer</cp:lastModifiedBy>
  <cp:revision>7</cp:revision>
  <dcterms:created xsi:type="dcterms:W3CDTF">2020-10-13T13:47:00Z</dcterms:created>
  <dcterms:modified xsi:type="dcterms:W3CDTF">2021-10-06T13:27:00Z</dcterms:modified>
</cp:coreProperties>
</file>