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6A0" w:rsidRPr="0049231C" w:rsidRDefault="00CA0B1E" w:rsidP="00456A3F">
      <w:pPr>
        <w:rPr>
          <w:sz w:val="22"/>
        </w:rPr>
      </w:pPr>
      <w:bookmarkStart w:id="0" w:name="Abschnitt_3"/>
      <w:bookmarkStart w:id="1" w:name="Abschnitt_1"/>
      <w:bookmarkStart w:id="2" w:name="_Toc346283338"/>
      <w:bookmarkStart w:id="3" w:name="_Toc346283507"/>
      <w:bookmarkStart w:id="4" w:name="_Toc348428101"/>
      <w:bookmarkStart w:id="5" w:name="_Toc348428155"/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0A39608" wp14:editId="2EBF832E">
                <wp:simplePos x="0" y="0"/>
                <wp:positionH relativeFrom="column">
                  <wp:posOffset>5956935</wp:posOffset>
                </wp:positionH>
                <wp:positionV relativeFrom="paragraph">
                  <wp:posOffset>247650</wp:posOffset>
                </wp:positionV>
                <wp:extent cx="1447800" cy="676275"/>
                <wp:effectExtent l="0" t="0" r="19050" b="28575"/>
                <wp:wrapSquare wrapText="bothSides"/>
                <wp:docPr id="4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67627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Behinderung des Gasaustauschs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39608" id="Textfeld 2" o:spid="_x0000_s1026" style="position:absolute;margin-left:469.05pt;margin-top:19.5pt;width:114pt;height:53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Behinderung des Gasaustauschs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456A3F" w:rsidRPr="0049231C" w:rsidRDefault="009B3DB3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72DEEB" wp14:editId="06DEA9A7">
                <wp:simplePos x="0" y="0"/>
                <wp:positionH relativeFrom="column">
                  <wp:posOffset>6715125</wp:posOffset>
                </wp:positionH>
                <wp:positionV relativeFrom="paragraph">
                  <wp:posOffset>1686560</wp:posOffset>
                </wp:positionV>
                <wp:extent cx="94615" cy="219075"/>
                <wp:effectExtent l="0" t="0" r="19685" b="28575"/>
                <wp:wrapNone/>
                <wp:docPr id="58" name="Gerader Verbinde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615" cy="219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4BCF4" id="Gerader Verbinder 58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8.75pt,132.8pt" to="536.2pt,1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A184D9" wp14:editId="5D72755D">
                <wp:simplePos x="0" y="0"/>
                <wp:positionH relativeFrom="column">
                  <wp:posOffset>6078855</wp:posOffset>
                </wp:positionH>
                <wp:positionV relativeFrom="paragraph">
                  <wp:posOffset>1078865</wp:posOffset>
                </wp:positionV>
                <wp:extent cx="241300" cy="117475"/>
                <wp:effectExtent l="0" t="0" r="25400" b="34925"/>
                <wp:wrapNone/>
                <wp:docPr id="59" name="Gerader Verbinde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117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FF6337" id="Gerader Verbinder 5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8.65pt,84.95pt" to="497.65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184020" wp14:editId="3160B8E2">
                <wp:simplePos x="0" y="0"/>
                <wp:positionH relativeFrom="column">
                  <wp:posOffset>7263765</wp:posOffset>
                </wp:positionH>
                <wp:positionV relativeFrom="paragraph">
                  <wp:posOffset>1064895</wp:posOffset>
                </wp:positionV>
                <wp:extent cx="285115" cy="132080"/>
                <wp:effectExtent l="0" t="0" r="19685" b="20320"/>
                <wp:wrapNone/>
                <wp:docPr id="57" name="Gerader Verbinde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132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360976" id="Gerader Verbinder 57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95pt,83.85pt" to="594.4pt,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D76FE3" wp14:editId="5FEC307A">
                <wp:simplePos x="0" y="0"/>
                <wp:positionH relativeFrom="column">
                  <wp:posOffset>6112510</wp:posOffset>
                </wp:positionH>
                <wp:positionV relativeFrom="paragraph">
                  <wp:posOffset>1429385</wp:posOffset>
                </wp:positionV>
                <wp:extent cx="196850" cy="28575"/>
                <wp:effectExtent l="0" t="0" r="31750" b="28575"/>
                <wp:wrapNone/>
                <wp:docPr id="17" name="Gerader Verbinde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85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F905A7" id="Gerader Verbinder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1.3pt,112.55pt" to="496.8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:rsidR="00456A3F" w:rsidRPr="0049231C" w:rsidRDefault="00CA0B1E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0CB06F" wp14:editId="18D94C52">
                <wp:simplePos x="0" y="0"/>
                <wp:positionH relativeFrom="column">
                  <wp:posOffset>6671309</wp:posOffset>
                </wp:positionH>
                <wp:positionV relativeFrom="paragraph">
                  <wp:posOffset>240666</wp:posOffset>
                </wp:positionV>
                <wp:extent cx="139065" cy="657860"/>
                <wp:effectExtent l="0" t="0" r="32385" b="27940"/>
                <wp:wrapNone/>
                <wp:docPr id="62" name="Gerader Verbinde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" cy="657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709BB" id="Gerader Verbinder 6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3pt,18.95pt" to="536.25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351AFE5" wp14:editId="4FD5C752">
                <wp:simplePos x="0" y="0"/>
                <wp:positionH relativeFrom="column">
                  <wp:posOffset>7480935</wp:posOffset>
                </wp:positionH>
                <wp:positionV relativeFrom="paragraph">
                  <wp:posOffset>135890</wp:posOffset>
                </wp:positionV>
                <wp:extent cx="1619250" cy="636905"/>
                <wp:effectExtent l="0" t="0" r="19050" b="10795"/>
                <wp:wrapSquare wrapText="bothSides"/>
                <wp:docPr id="4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63690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Verlagerung von Nährstoffen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51AFE5" id="_x0000_s1027" style="position:absolute;margin-left:589.05pt;margin-top:10.7pt;width:127.5pt;height:50.1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Verlagerung von Nährstoffen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456A3F" w:rsidRPr="0049231C" w:rsidRDefault="00CA0B1E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74C7A8A" wp14:editId="2C05F399">
                <wp:simplePos x="0" y="0"/>
                <wp:positionH relativeFrom="column">
                  <wp:posOffset>4616450</wp:posOffset>
                </wp:positionH>
                <wp:positionV relativeFrom="paragraph">
                  <wp:posOffset>13335</wp:posOffset>
                </wp:positionV>
                <wp:extent cx="1496060" cy="459740"/>
                <wp:effectExtent l="0" t="0" r="27940" b="16510"/>
                <wp:wrapNone/>
                <wp:docPr id="5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6060" cy="45974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 xml:space="preserve">Wassererosion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4C7A8A" id="_x0000_s1028" style="position:absolute;margin-left:363.5pt;margin-top:1.05pt;width:117.8pt;height:36.2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 xml:space="preserve">Wassererosion </w:t>
                      </w:r>
                    </w:p>
                  </w:txbxContent>
                </v:textbox>
              </v:roundrect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0C32AE3" wp14:editId="5A510A0D">
                <wp:simplePos x="0" y="0"/>
                <wp:positionH relativeFrom="column">
                  <wp:posOffset>-300990</wp:posOffset>
                </wp:positionH>
                <wp:positionV relativeFrom="paragraph">
                  <wp:posOffset>337185</wp:posOffset>
                </wp:positionV>
                <wp:extent cx="1885950" cy="400050"/>
                <wp:effectExtent l="0" t="0" r="19050" b="19050"/>
                <wp:wrapNone/>
                <wp:docPr id="4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40005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Verlust von Bodenleben</w:t>
                            </w:r>
                          </w:p>
                          <w:p w:rsidR="00456A3F" w:rsidRDefault="00456A3F" w:rsidP="00456A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C32AE3" id="_x0000_s1029" style="position:absolute;margin-left:-23.7pt;margin-top:26.55pt;width:148.5pt;height:3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Verlust von Bodenleben</w:t>
                      </w:r>
                    </w:p>
                    <w:p w:rsidR="00456A3F" w:rsidRDefault="00456A3F" w:rsidP="00456A3F"/>
                  </w:txbxContent>
                </v:textbox>
              </v:roundrect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B5F0AE5" wp14:editId="0831FCFD">
                <wp:simplePos x="0" y="0"/>
                <wp:positionH relativeFrom="column">
                  <wp:posOffset>1997710</wp:posOffset>
                </wp:positionH>
                <wp:positionV relativeFrom="paragraph">
                  <wp:posOffset>13335</wp:posOffset>
                </wp:positionV>
                <wp:extent cx="1695450" cy="661670"/>
                <wp:effectExtent l="0" t="0" r="19050" b="24130"/>
                <wp:wrapNone/>
                <wp:docPr id="4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66167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Immobilisierung von Nährstoffen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F0AE5" id="_x0000_s1030" style="position:absolute;margin-left:157.3pt;margin-top:1.05pt;width:133.5pt;height:52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Immobilisierung von Nährstoffen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56A3F" w:rsidRPr="0049231C" w:rsidRDefault="00CA0B1E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4F1A2EC" wp14:editId="250430F8">
                <wp:simplePos x="0" y="0"/>
                <wp:positionH relativeFrom="column">
                  <wp:posOffset>6309360</wp:posOffset>
                </wp:positionH>
                <wp:positionV relativeFrom="paragraph">
                  <wp:posOffset>262255</wp:posOffset>
                </wp:positionV>
                <wp:extent cx="1724025" cy="468630"/>
                <wp:effectExtent l="0" t="0" r="28575" b="26670"/>
                <wp:wrapNone/>
                <wp:docPr id="4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Extremniederschläge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1A2EC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496.8pt;margin-top:20.65pt;width:135.75pt;height:36.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"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Extremniederschläge</w:t>
                      </w:r>
                    </w:p>
                  </w:txbxContent>
                </v:textbox>
              </v:shape>
            </w:pict>
          </mc:Fallback>
        </mc:AlternateContent>
      </w:r>
    </w:p>
    <w:p w:rsidR="00456A3F" w:rsidRPr="0049231C" w:rsidRDefault="00CA0B1E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B0D4648" wp14:editId="174DF54D">
                <wp:simplePos x="0" y="0"/>
                <wp:positionH relativeFrom="column">
                  <wp:posOffset>4385310</wp:posOffset>
                </wp:positionH>
                <wp:positionV relativeFrom="paragraph">
                  <wp:posOffset>6350</wp:posOffset>
                </wp:positionV>
                <wp:extent cx="1724660" cy="476250"/>
                <wp:effectExtent l="0" t="0" r="27940" b="1905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660" cy="47625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Default="00456A3F" w:rsidP="00456A3F">
                            <w:r w:rsidRPr="00CA0B1E">
                              <w:rPr>
                                <w:sz w:val="24"/>
                              </w:rPr>
                              <w:t>Schadverdichtung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0D4648" id="_x0000_s1032" style="position:absolute;margin-left:345.3pt;margin-top:.5pt;width:135.8pt;height:37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">
                <v:stroke joinstyle="miter"/>
                <v:textbox>
                  <w:txbxContent>
                    <w:p w:rsidR="00456A3F" w:rsidRDefault="00456A3F" w:rsidP="00456A3F">
                      <w:r w:rsidRPr="00CA0B1E">
                        <w:rPr>
                          <w:sz w:val="24"/>
                        </w:rPr>
                        <w:t>Schadverdichtung</w:t>
                      </w: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C846D8" wp14:editId="325284F7">
                <wp:simplePos x="0" y="0"/>
                <wp:positionH relativeFrom="column">
                  <wp:posOffset>1242059</wp:posOffset>
                </wp:positionH>
                <wp:positionV relativeFrom="paragraph">
                  <wp:posOffset>111124</wp:posOffset>
                </wp:positionV>
                <wp:extent cx="257175" cy="104775"/>
                <wp:effectExtent l="0" t="0" r="28575" b="28575"/>
                <wp:wrapNone/>
                <wp:docPr id="192" name="Gerader Verbinde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490109" id="Gerader Verbinder 19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8pt,8.75pt" to="118.0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2DC8E9" wp14:editId="4A817EFE">
                <wp:simplePos x="0" y="0"/>
                <wp:positionH relativeFrom="column">
                  <wp:posOffset>2489834</wp:posOffset>
                </wp:positionH>
                <wp:positionV relativeFrom="paragraph">
                  <wp:posOffset>44449</wp:posOffset>
                </wp:positionV>
                <wp:extent cx="220345" cy="161925"/>
                <wp:effectExtent l="0" t="0" r="27305" b="28575"/>
                <wp:wrapNone/>
                <wp:docPr id="56" name="Gerader Verbinde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345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9EAC64" id="Gerader Verbinder 56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05pt,3.5pt" to="213.4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2C3CFEC" wp14:editId="4D0C628E">
                <wp:simplePos x="0" y="0"/>
                <wp:positionH relativeFrom="column">
                  <wp:posOffset>1499235</wp:posOffset>
                </wp:positionH>
                <wp:positionV relativeFrom="paragraph">
                  <wp:posOffset>206375</wp:posOffset>
                </wp:positionV>
                <wp:extent cx="1666875" cy="400050"/>
                <wp:effectExtent l="0" t="0" r="28575" b="19050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Dürre / Trockenheit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3CFEC" id="_x0000_s1033" type="#_x0000_t202" style="position:absolute;margin-left:118.05pt;margin-top:16.25pt;width:131.2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"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Dürre / Trockenheit</w:t>
                      </w:r>
                    </w:p>
                  </w:txbxContent>
                </v:textbox>
              </v:shape>
            </w:pict>
          </mc:Fallback>
        </mc:AlternateContent>
      </w:r>
    </w:p>
    <w:p w:rsidR="00456A3F" w:rsidRPr="0049231C" w:rsidRDefault="00CA0B1E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1F1BB3" wp14:editId="6F76660F">
                <wp:simplePos x="0" y="0"/>
                <wp:positionH relativeFrom="column">
                  <wp:posOffset>7719060</wp:posOffset>
                </wp:positionH>
                <wp:positionV relativeFrom="paragraph">
                  <wp:posOffset>102870</wp:posOffset>
                </wp:positionV>
                <wp:extent cx="231775" cy="238760"/>
                <wp:effectExtent l="0" t="0" r="34925" b="27940"/>
                <wp:wrapNone/>
                <wp:docPr id="60" name="Gerader Verbinde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2387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DE86BC" id="Gerader Verbinder 6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7.8pt,8.1pt" to="626.0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364AF5" wp14:editId="39E65612">
                <wp:simplePos x="0" y="0"/>
                <wp:positionH relativeFrom="column">
                  <wp:posOffset>5118735</wp:posOffset>
                </wp:positionH>
                <wp:positionV relativeFrom="paragraph">
                  <wp:posOffset>55244</wp:posOffset>
                </wp:positionV>
                <wp:extent cx="1307465" cy="533400"/>
                <wp:effectExtent l="0" t="0" r="26035" b="19050"/>
                <wp:wrapNone/>
                <wp:docPr id="29" name="Gerader Verbinde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7465" cy="533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B19F2" id="Gerader Verbinder 2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3.05pt,4.35pt" to="506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FB686A" wp14:editId="54E1B20D">
                <wp:simplePos x="0" y="0"/>
                <wp:positionH relativeFrom="column">
                  <wp:posOffset>1413510</wp:posOffset>
                </wp:positionH>
                <wp:positionV relativeFrom="paragraph">
                  <wp:posOffset>293369</wp:posOffset>
                </wp:positionV>
                <wp:extent cx="283210" cy="304800"/>
                <wp:effectExtent l="0" t="0" r="21590" b="19050"/>
                <wp:wrapNone/>
                <wp:docPr id="61" name="Gerader Verbinde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3210" cy="304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7B9C45" id="Gerader Verbinder 6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3pt,23.1pt" to="133.6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788D30" wp14:editId="38CD5CEE">
                <wp:simplePos x="0" y="0"/>
                <wp:positionH relativeFrom="column">
                  <wp:posOffset>3169285</wp:posOffset>
                </wp:positionH>
                <wp:positionV relativeFrom="paragraph">
                  <wp:posOffset>302260</wp:posOffset>
                </wp:positionV>
                <wp:extent cx="527050" cy="380263"/>
                <wp:effectExtent l="0" t="0" r="25400" b="20320"/>
                <wp:wrapNone/>
                <wp:docPr id="27" name="Gerader Verbinde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" cy="38026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83AA42" id="Gerader Verbinder 27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9.55pt,23.8pt" to="291.0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:rsidR="00456A3F" w:rsidRPr="0049231C" w:rsidRDefault="00CA0B1E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6F5EBF5" wp14:editId="3369EB59">
                <wp:simplePos x="0" y="0"/>
                <wp:positionH relativeFrom="column">
                  <wp:posOffset>5937885</wp:posOffset>
                </wp:positionH>
                <wp:positionV relativeFrom="paragraph">
                  <wp:posOffset>37465</wp:posOffset>
                </wp:positionV>
                <wp:extent cx="1408430" cy="390525"/>
                <wp:effectExtent l="0" t="0" r="20320" b="28575"/>
                <wp:wrapSquare wrapText="bothSides"/>
                <wp:docPr id="5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8430" cy="39052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Verschlämmung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5EBF5" id="_x0000_s1034" style="position:absolute;margin-left:467.55pt;margin-top:2.95pt;width:110.9pt;height:30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Verschlämmung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480CBCD" wp14:editId="6C175A73">
                <wp:simplePos x="0" y="0"/>
                <wp:positionH relativeFrom="column">
                  <wp:posOffset>7595235</wp:posOffset>
                </wp:positionH>
                <wp:positionV relativeFrom="paragraph">
                  <wp:posOffset>46990</wp:posOffset>
                </wp:positionV>
                <wp:extent cx="1057275" cy="391795"/>
                <wp:effectExtent l="0" t="0" r="28575" b="27305"/>
                <wp:wrapSquare wrapText="bothSides"/>
                <wp:docPr id="5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9179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Staunässe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80CBCD" id="_x0000_s1035" style="position:absolute;margin-left:598.05pt;margin-top:3.7pt;width:83.25pt;height:30.8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Staunässe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1768AE7" wp14:editId="3BBB8407">
                <wp:simplePos x="0" y="0"/>
                <wp:positionH relativeFrom="column">
                  <wp:posOffset>975360</wp:posOffset>
                </wp:positionH>
                <wp:positionV relativeFrom="paragraph">
                  <wp:posOffset>275590</wp:posOffset>
                </wp:positionV>
                <wp:extent cx="1247775" cy="466725"/>
                <wp:effectExtent l="0" t="0" r="28575" b="28575"/>
                <wp:wrapSquare wrapText="bothSides"/>
                <wp:docPr id="4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46672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Winderosion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768AE7" id="_x0000_s1036" style="position:absolute;margin-left:76.8pt;margin-top:21.7pt;width:98.25pt;height:36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Winderosion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C4DEA8" wp14:editId="529E975D">
                <wp:simplePos x="0" y="0"/>
                <wp:positionH relativeFrom="margin">
                  <wp:align>center</wp:align>
                </wp:positionH>
                <wp:positionV relativeFrom="paragraph">
                  <wp:posOffset>56515</wp:posOffset>
                </wp:positionV>
                <wp:extent cx="1682217" cy="1104596"/>
                <wp:effectExtent l="0" t="0" r="13335" b="19685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217" cy="110459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1F7E9E" w:rsidRDefault="00456A3F" w:rsidP="00CA0B1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Gefährdungen durch Klima-wirkungen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C4DEA8" id="_x0000_s1037" style="position:absolute;margin-left:0;margin-top:4.45pt;width:132.45pt;height:87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">
                <v:stroke joinstyle="miter"/>
                <v:textbox>
                  <w:txbxContent>
                    <w:p w:rsidR="00456A3F" w:rsidRPr="001F7E9E" w:rsidRDefault="00456A3F" w:rsidP="00CA0B1E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Gefährdungen durch Klima-wirkungen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456A3F" w:rsidRPr="0049231C" w:rsidRDefault="00456A3F" w:rsidP="00456A3F">
      <w:pPr>
        <w:rPr>
          <w:sz w:val="22"/>
        </w:rPr>
      </w:pPr>
    </w:p>
    <w:p w:rsidR="00456A3F" w:rsidRPr="0049231C" w:rsidRDefault="00456A3F" w:rsidP="00456A3F">
      <w:pPr>
        <w:rPr>
          <w:sz w:val="22"/>
        </w:rPr>
      </w:pPr>
      <w:bookmarkStart w:id="6" w:name="_GoBack"/>
      <w:bookmarkEnd w:id="6"/>
    </w:p>
    <w:p w:rsidR="00456A3F" w:rsidRPr="0049231C" w:rsidRDefault="00456A3F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21BDCD" wp14:editId="0E7B3459">
                <wp:simplePos x="0" y="0"/>
                <wp:positionH relativeFrom="column">
                  <wp:posOffset>4700270</wp:posOffset>
                </wp:positionH>
                <wp:positionV relativeFrom="paragraph">
                  <wp:posOffset>226060</wp:posOffset>
                </wp:positionV>
                <wp:extent cx="241401" cy="270662"/>
                <wp:effectExtent l="0" t="0" r="25400" b="34290"/>
                <wp:wrapNone/>
                <wp:docPr id="55" name="Gerader Verbinde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401" cy="27066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61E537" id="Gerader Verbinder 5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0.1pt,17.8pt" to="389.1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56A3F" w:rsidRPr="0049231C" w:rsidRDefault="00456A3F" w:rsidP="00456A3F">
      <w:pPr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793E9C3" wp14:editId="707BB6DA">
                <wp:simplePos x="0" y="0"/>
                <wp:positionH relativeFrom="column">
                  <wp:posOffset>4836795</wp:posOffset>
                </wp:positionH>
                <wp:positionV relativeFrom="paragraph">
                  <wp:posOffset>184150</wp:posOffset>
                </wp:positionV>
                <wp:extent cx="797357" cy="424282"/>
                <wp:effectExtent l="0" t="0" r="22225" b="13970"/>
                <wp:wrapNone/>
                <wp:docPr id="4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357" cy="424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Hitze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3E9C3" id="_x0000_s1038" type="#_x0000_t202" style="position:absolute;margin-left:380.85pt;margin-top:14.5pt;width:62.8pt;height:33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"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Hitze</w:t>
                      </w:r>
                    </w:p>
                  </w:txbxContent>
                </v:textbox>
              </v:shape>
            </w:pict>
          </mc:Fallback>
        </mc:AlternateContent>
      </w:r>
    </w:p>
    <w:p w:rsidR="00456A3F" w:rsidRPr="0049231C" w:rsidRDefault="00CA0B1E" w:rsidP="00456A3F">
      <w:pPr>
        <w:spacing w:before="0" w:after="160" w:line="259" w:lineRule="auto"/>
        <w:rPr>
          <w:sz w:val="22"/>
        </w:rPr>
      </w:pP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83D2FA4" wp14:editId="7E596E95">
                <wp:simplePos x="0" y="0"/>
                <wp:positionH relativeFrom="column">
                  <wp:posOffset>5861685</wp:posOffset>
                </wp:positionH>
                <wp:positionV relativeFrom="paragraph">
                  <wp:posOffset>272415</wp:posOffset>
                </wp:positionV>
                <wp:extent cx="1066800" cy="561975"/>
                <wp:effectExtent l="0" t="0" r="19050" b="28575"/>
                <wp:wrapSquare wrapText="bothSides"/>
                <wp:docPr id="5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561975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3F" w:rsidRPr="00CA0B1E" w:rsidRDefault="00456A3F" w:rsidP="00456A3F">
                            <w:pPr>
                              <w:rPr>
                                <w:sz w:val="24"/>
                              </w:rPr>
                            </w:pPr>
                            <w:r w:rsidRPr="00CA0B1E">
                              <w:rPr>
                                <w:sz w:val="24"/>
                              </w:rPr>
                              <w:t>Verlust von Bodenleben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3D2FA4" id="_x0000_s1039" style="position:absolute;margin-left:461.55pt;margin-top:21.45pt;width:84pt;height:44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">
                <v:stroke joinstyle="miter"/>
                <v:textbox>
                  <w:txbxContent>
                    <w:p w:rsidR="00456A3F" w:rsidRPr="00CA0B1E" w:rsidRDefault="00456A3F" w:rsidP="00456A3F">
                      <w:pPr>
                        <w:rPr>
                          <w:sz w:val="24"/>
                        </w:rPr>
                      </w:pPr>
                      <w:r w:rsidRPr="00CA0B1E">
                        <w:rPr>
                          <w:sz w:val="24"/>
                        </w:rPr>
                        <w:t>Verlust von Bodenleben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49231C"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22C14E" wp14:editId="315EADC5">
                <wp:simplePos x="0" y="0"/>
                <wp:positionH relativeFrom="column">
                  <wp:posOffset>5643245</wp:posOffset>
                </wp:positionH>
                <wp:positionV relativeFrom="paragraph">
                  <wp:posOffset>238125</wp:posOffset>
                </wp:positionV>
                <wp:extent cx="219787" cy="153466"/>
                <wp:effectExtent l="0" t="0" r="27940" b="37465"/>
                <wp:wrapNone/>
                <wp:docPr id="63" name="Gerader Verbinde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787" cy="15346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CDEF93" id="Gerader Verbinder 6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4.35pt,18.75pt" to="461.6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:rsidR="00456A3F" w:rsidRPr="0049231C" w:rsidRDefault="00456A3F" w:rsidP="00456A3F">
      <w:pPr>
        <w:rPr>
          <w:sz w:val="22"/>
        </w:rPr>
      </w:pPr>
    </w:p>
    <w:bookmarkEnd w:id="0"/>
    <w:bookmarkEnd w:id="1"/>
    <w:bookmarkEnd w:id="2"/>
    <w:bookmarkEnd w:id="3"/>
    <w:bookmarkEnd w:id="4"/>
    <w:bookmarkEnd w:id="5"/>
    <w:sectPr w:rsidR="00456A3F" w:rsidRPr="0049231C" w:rsidSect="003536A0">
      <w:headerReference w:type="default" r:id="rId7"/>
      <w:pgSz w:w="16838" w:h="11906" w:orient="landscape" w:code="9"/>
      <w:pgMar w:top="1418" w:right="1701" w:bottom="1134" w:left="1134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218" w:rsidRDefault="00044218" w:rsidP="00DC2C87">
      <w:pPr>
        <w:spacing w:before="0" w:after="0"/>
      </w:pPr>
      <w:r>
        <w:separator/>
      </w:r>
    </w:p>
  </w:endnote>
  <w:endnote w:type="continuationSeparator" w:id="0">
    <w:p w:rsidR="00044218" w:rsidRDefault="00044218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218" w:rsidRDefault="00044218" w:rsidP="00DC2C87">
      <w:pPr>
        <w:spacing w:before="0" w:after="0"/>
      </w:pPr>
      <w:r>
        <w:separator/>
      </w:r>
    </w:p>
  </w:footnote>
  <w:footnote w:type="continuationSeparator" w:id="0">
    <w:p w:rsidR="00044218" w:rsidRDefault="00044218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F443F4">
    <w:pPr>
      <w:pStyle w:val="Kopfzeile"/>
      <w:rPr>
        <w:b/>
        <w:color w:val="auto"/>
      </w:rPr>
    </w:pPr>
    <w:r w:rsidRPr="00F443F4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>
              <wp:simplePos x="0" y="0"/>
              <wp:positionH relativeFrom="page">
                <wp:posOffset>3567430</wp:posOffset>
              </wp:positionH>
              <wp:positionV relativeFrom="paragraph">
                <wp:posOffset>130810</wp:posOffset>
              </wp:positionV>
              <wp:extent cx="2360930" cy="1404620"/>
              <wp:effectExtent l="0" t="0" r="0" b="0"/>
              <wp:wrapSquare wrapText="bothSides"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443F4" w:rsidRDefault="00456A3F" w:rsidP="00F443F4">
                          <w:pPr>
                            <w:jc w:val="center"/>
                          </w:pPr>
                          <w:r>
                            <w:rPr>
                              <w:rFonts w:cs="Arial"/>
                              <w:b/>
                              <w:bCs/>
                              <w:color w:val="6C9842"/>
                              <w:sz w:val="32"/>
                              <w:szCs w:val="32"/>
                            </w:rPr>
                            <w:t>Boden</w:t>
                          </w:r>
                          <w:r w:rsidR="00F443F4">
                            <w:rPr>
                              <w:rFonts w:cs="Arial"/>
                              <w:b/>
                              <w:bCs/>
                              <w:color w:val="6C9842"/>
                              <w:sz w:val="32"/>
                              <w:szCs w:val="32"/>
                            </w:rPr>
                            <w:t xml:space="preserve"> im Klimawandel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margin-left:280.9pt;margin-top:10.3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" filled="f" stroked="f">
              <v:textbox style="mso-fit-shape-to-text:t">
                <w:txbxContent>
                  <w:p w:rsidR="00F443F4" w:rsidRDefault="00456A3F" w:rsidP="00F443F4">
                    <w:pPr>
                      <w:jc w:val="center"/>
                    </w:pPr>
                    <w:r>
                      <w:rPr>
                        <w:rFonts w:cs="Arial"/>
                        <w:b/>
                        <w:bCs/>
                        <w:color w:val="6C9842"/>
                        <w:sz w:val="32"/>
                        <w:szCs w:val="32"/>
                      </w:rPr>
                      <w:t>Boden</w:t>
                    </w:r>
                    <w:r w:rsidR="00F443F4">
                      <w:rPr>
                        <w:rFonts w:cs="Arial"/>
                        <w:b/>
                        <w:bCs/>
                        <w:color w:val="6C9842"/>
                        <w:sz w:val="32"/>
                        <w:szCs w:val="32"/>
                      </w:rPr>
                      <w:t xml:space="preserve"> im Klimawandel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536A0"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8186420</wp:posOffset>
          </wp:positionH>
          <wp:positionV relativeFrom="paragraph">
            <wp:posOffset>229870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163D"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3536A0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8"/>
                            </w:rPr>
                            <w:t>TAFELBILD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4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3536A0">
                    <w:pPr>
                      <w:rPr>
                        <w:sz w:val="22"/>
                      </w:rPr>
                    </w:pPr>
                    <w:r>
                      <w:rPr>
                        <w:sz w:val="28"/>
                      </w:rPr>
                      <w:t>TAFELBILD</w:t>
                    </w:r>
                  </w:p>
                </w:txbxContent>
              </v:textbox>
            </v:shape>
          </w:pict>
        </mc:Fallback>
      </mc:AlternateContent>
    </w:r>
  </w:p>
  <w:p w:rsidR="00C4163D" w:rsidRDefault="003536A0">
    <w:pPr>
      <w:pStyle w:val="Kopfzeile"/>
    </w:pP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141605</wp:posOffset>
              </wp:positionV>
              <wp:extent cx="9134475" cy="0"/>
              <wp:effectExtent l="0" t="0" r="0" b="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34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D1C921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1.15pt" to="719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" strokecolor="#6c9842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16063"/>
    <w:multiLevelType w:val="hybridMultilevel"/>
    <w:tmpl w:val="420894A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62C20C8"/>
    <w:multiLevelType w:val="hybridMultilevel"/>
    <w:tmpl w:val="9CAAB7DA"/>
    <w:lvl w:ilvl="0" w:tplc="A20E6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1A7374">
      <w:start w:val="2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AC7182">
      <w:start w:val="2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448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74D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6E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687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49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C22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18"/>
    <w:rsid w:val="00015C4D"/>
    <w:rsid w:val="000255FC"/>
    <w:rsid w:val="00027348"/>
    <w:rsid w:val="000349DD"/>
    <w:rsid w:val="00044218"/>
    <w:rsid w:val="000720DF"/>
    <w:rsid w:val="00074DE4"/>
    <w:rsid w:val="00085ED6"/>
    <w:rsid w:val="0010026F"/>
    <w:rsid w:val="001632A5"/>
    <w:rsid w:val="001F7E9E"/>
    <w:rsid w:val="00201601"/>
    <w:rsid w:val="002022D3"/>
    <w:rsid w:val="002457A3"/>
    <w:rsid w:val="00263FB9"/>
    <w:rsid w:val="003531E3"/>
    <w:rsid w:val="003536A0"/>
    <w:rsid w:val="00382446"/>
    <w:rsid w:val="003A2471"/>
    <w:rsid w:val="003A44FC"/>
    <w:rsid w:val="003A49E7"/>
    <w:rsid w:val="003B0B2F"/>
    <w:rsid w:val="003C7372"/>
    <w:rsid w:val="004238C9"/>
    <w:rsid w:val="004353D0"/>
    <w:rsid w:val="00445E56"/>
    <w:rsid w:val="00453D94"/>
    <w:rsid w:val="00456A3F"/>
    <w:rsid w:val="004601B7"/>
    <w:rsid w:val="004673C8"/>
    <w:rsid w:val="004726DD"/>
    <w:rsid w:val="00480579"/>
    <w:rsid w:val="0049231C"/>
    <w:rsid w:val="004A38F7"/>
    <w:rsid w:val="004B688D"/>
    <w:rsid w:val="004E09EB"/>
    <w:rsid w:val="004E5F68"/>
    <w:rsid w:val="004E65DC"/>
    <w:rsid w:val="00572EC9"/>
    <w:rsid w:val="0059447D"/>
    <w:rsid w:val="005A77A3"/>
    <w:rsid w:val="005B431C"/>
    <w:rsid w:val="005B6FB0"/>
    <w:rsid w:val="006C70F8"/>
    <w:rsid w:val="00744A60"/>
    <w:rsid w:val="007B35BD"/>
    <w:rsid w:val="007E1D07"/>
    <w:rsid w:val="007F5A68"/>
    <w:rsid w:val="00814CEA"/>
    <w:rsid w:val="008817F5"/>
    <w:rsid w:val="008D7D60"/>
    <w:rsid w:val="009B3DB3"/>
    <w:rsid w:val="009C10BF"/>
    <w:rsid w:val="009C4107"/>
    <w:rsid w:val="00A01F9A"/>
    <w:rsid w:val="00B0495D"/>
    <w:rsid w:val="00B121B1"/>
    <w:rsid w:val="00B300FE"/>
    <w:rsid w:val="00BD0BC2"/>
    <w:rsid w:val="00BE419A"/>
    <w:rsid w:val="00C4163D"/>
    <w:rsid w:val="00C43F54"/>
    <w:rsid w:val="00C77536"/>
    <w:rsid w:val="00CA0B1E"/>
    <w:rsid w:val="00CA2BBC"/>
    <w:rsid w:val="00DA198D"/>
    <w:rsid w:val="00DC2C87"/>
    <w:rsid w:val="00E41090"/>
    <w:rsid w:val="00E75A94"/>
    <w:rsid w:val="00F00C07"/>
    <w:rsid w:val="00F15FA7"/>
    <w:rsid w:val="00F443F4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BD47073-B431-40A6-A402-DF161204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56A3F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s.ziermann\Documents\GeNIAL_BMU\4_Arbeitspakete\AP_02_Lehrmodul\Vorlagen\GeNIAL_Arbeitsauftrag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GeNIAL_Arbeitsauftrag_Word-Vorlage.dotx</Template>
  <TotalTime>0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</vt:lpstr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</dc:title>
  <dc:subject/>
  <dc:creator>Andreas Ziermann</dc:creator>
  <cp:keywords/>
  <dc:description/>
  <cp:lastModifiedBy>Andreas Ziermann</cp:lastModifiedBy>
  <cp:revision>4</cp:revision>
  <dcterms:created xsi:type="dcterms:W3CDTF">2021-10-04T12:20:00Z</dcterms:created>
  <dcterms:modified xsi:type="dcterms:W3CDTF">2021-10-04T14:16:00Z</dcterms:modified>
</cp:coreProperties>
</file>