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0D1" w:rsidRPr="002E5037" w:rsidRDefault="00214CC7" w:rsidP="00E460D1">
      <w:pPr>
        <w:spacing w:after="120"/>
        <w:jc w:val="center"/>
        <w:rPr>
          <w:b/>
          <w:sz w:val="28"/>
        </w:rPr>
      </w:pPr>
      <w:r w:rsidRPr="002E5037">
        <w:rPr>
          <w:b/>
          <w:sz w:val="28"/>
        </w:rPr>
        <w:t>Gedankenstütze</w:t>
      </w:r>
      <w:r w:rsidR="00E460D1" w:rsidRPr="00E460D1">
        <w:rPr>
          <w:b/>
          <w:sz w:val="28"/>
        </w:rPr>
        <w:t xml:space="preserve"> </w:t>
      </w:r>
      <w:r w:rsidR="00E460D1" w:rsidRPr="002E5037">
        <w:rPr>
          <w:b/>
          <w:sz w:val="28"/>
        </w:rPr>
        <w:t>Betrieb</w:t>
      </w:r>
      <w:r w:rsidR="00E460D1">
        <w:rPr>
          <w:b/>
          <w:sz w:val="28"/>
        </w:rPr>
        <w:t>svorstellung</w:t>
      </w:r>
      <w:bookmarkStart w:id="0" w:name="_GoBack"/>
      <w:bookmarkEnd w:id="0"/>
    </w:p>
    <w:p w:rsidR="00214CC7" w:rsidRPr="00214CC7" w:rsidRDefault="00214CC7" w:rsidP="00214CC7">
      <w:pPr>
        <w:spacing w:after="120"/>
        <w:contextualSpacing/>
        <w:rPr>
          <w:b/>
          <w:i/>
        </w:rPr>
      </w:pPr>
      <w:r w:rsidRPr="00214CC7">
        <w:rPr>
          <w:i/>
        </w:rPr>
        <w:t>Diese „Gedankenstütze“ soll dem Betrieb helfen, sich auf seinen Bericht/Vortrag zum Feld-/</w:t>
      </w:r>
      <w:proofErr w:type="spellStart"/>
      <w:r w:rsidRPr="00214CC7">
        <w:rPr>
          <w:i/>
        </w:rPr>
        <w:t>Stalltag</w:t>
      </w:r>
      <w:proofErr w:type="spellEnd"/>
      <w:r w:rsidRPr="00214CC7">
        <w:rPr>
          <w:i/>
        </w:rPr>
        <w:t xml:space="preserve"> vorzubereiten. Die Angaben sind hier nur als Beispiele zu sehen und können je nach Veranstaltungsthema angepasst werden.</w:t>
      </w:r>
    </w:p>
    <w:p w:rsidR="00214CC7" w:rsidRPr="00697346" w:rsidRDefault="00214CC7" w:rsidP="00214CC7">
      <w:pPr>
        <w:spacing w:after="120"/>
        <w:contextualSpacing/>
      </w:pPr>
    </w:p>
    <w:p w:rsidR="00214CC7" w:rsidRPr="00214CC7" w:rsidRDefault="00214CC7" w:rsidP="00214CC7">
      <w:pPr>
        <w:spacing w:after="120"/>
        <w:rPr>
          <w:b/>
          <w:u w:val="single"/>
        </w:rPr>
      </w:pPr>
      <w:r w:rsidRPr="00214CC7">
        <w:rPr>
          <w:b/>
          <w:u w:val="single"/>
        </w:rPr>
        <w:t>Allgemeines zum Betrieb / Standort</w:t>
      </w:r>
    </w:p>
    <w:p w:rsidR="00214CC7" w:rsidRPr="00BD4234" w:rsidRDefault="00214CC7" w:rsidP="00214CC7">
      <w:pPr>
        <w:spacing w:after="120"/>
        <w:contextualSpacing/>
        <w:rPr>
          <w:b/>
        </w:rPr>
      </w:pPr>
      <w:r w:rsidRPr="00BD4234">
        <w:t>Lage</w:t>
      </w:r>
      <w:r>
        <w:t>/Höhe:</w:t>
      </w:r>
    </w:p>
    <w:p w:rsidR="00214CC7" w:rsidRPr="00BD4234" w:rsidRDefault="00214CC7" w:rsidP="00214CC7">
      <w:pPr>
        <w:spacing w:after="120"/>
        <w:contextualSpacing/>
      </w:pPr>
      <w:r w:rsidRPr="00BD4234">
        <w:t>Jährlicher Jahresniederschlag</w:t>
      </w:r>
      <w:r>
        <w:t>:</w:t>
      </w:r>
    </w:p>
    <w:p w:rsidR="00214CC7" w:rsidRDefault="00214CC7" w:rsidP="00214CC7">
      <w:pPr>
        <w:spacing w:after="120"/>
        <w:contextualSpacing/>
      </w:pPr>
      <w:r w:rsidRPr="00BD4234">
        <w:t>Jahresdurchschnittstemperatur</w:t>
      </w:r>
      <w:r>
        <w:t>:</w:t>
      </w:r>
    </w:p>
    <w:p w:rsidR="00214CC7" w:rsidRPr="00BD4234" w:rsidRDefault="00214CC7" w:rsidP="00214CC7">
      <w:pPr>
        <w:spacing w:after="120"/>
        <w:contextualSpacing/>
      </w:pPr>
      <w:r>
        <w:t>Erfahrungen mit den Auswirkungen des Klimawandels</w:t>
      </w:r>
    </w:p>
    <w:p w:rsidR="00214CC7" w:rsidRPr="00BD4234" w:rsidRDefault="00214CC7" w:rsidP="00214CC7">
      <w:pPr>
        <w:spacing w:after="120"/>
        <w:contextualSpacing/>
      </w:pPr>
    </w:p>
    <w:p w:rsidR="00214CC7" w:rsidRPr="00214CC7" w:rsidRDefault="00214CC7" w:rsidP="00214CC7">
      <w:pPr>
        <w:spacing w:after="120"/>
        <w:rPr>
          <w:b/>
          <w:u w:val="single"/>
        </w:rPr>
      </w:pPr>
      <w:r w:rsidRPr="00214CC7">
        <w:rPr>
          <w:b/>
          <w:u w:val="single"/>
        </w:rPr>
        <w:t xml:space="preserve">Ackerbau auf dem Betrieb </w:t>
      </w:r>
    </w:p>
    <w:p w:rsidR="00214CC7" w:rsidRDefault="00214CC7" w:rsidP="00214CC7">
      <w:pPr>
        <w:spacing w:after="120"/>
        <w:contextualSpacing/>
      </w:pPr>
      <w:r w:rsidRPr="002F651A">
        <w:t xml:space="preserve">Bodentyp: </w:t>
      </w:r>
    </w:p>
    <w:p w:rsidR="00214CC7" w:rsidRPr="002F651A" w:rsidRDefault="00214CC7" w:rsidP="00214CC7">
      <w:pPr>
        <w:spacing w:after="120"/>
        <w:contextualSpacing/>
      </w:pPr>
      <w:r w:rsidRPr="002F651A">
        <w:t xml:space="preserve">Bodenpunkte: </w:t>
      </w:r>
    </w:p>
    <w:p w:rsidR="00214CC7" w:rsidRDefault="00214CC7" w:rsidP="00214CC7">
      <w:pPr>
        <w:spacing w:after="120"/>
        <w:contextualSpacing/>
      </w:pPr>
      <w:r>
        <w:t>Fruchtfolge:</w:t>
      </w:r>
    </w:p>
    <w:p w:rsidR="00214CC7" w:rsidRDefault="00214CC7" w:rsidP="00214CC7">
      <w:pPr>
        <w:spacing w:after="120"/>
        <w:contextualSpacing/>
      </w:pPr>
    </w:p>
    <w:p w:rsidR="00214CC7" w:rsidRPr="00697346" w:rsidRDefault="00214CC7" w:rsidP="00214CC7">
      <w:pPr>
        <w:spacing w:after="120"/>
        <w:rPr>
          <w:b/>
          <w:u w:val="single"/>
        </w:rPr>
      </w:pPr>
      <w:r w:rsidRPr="00697346">
        <w:rPr>
          <w:b/>
          <w:u w:val="single"/>
        </w:rPr>
        <w:t>Bei Themenschwerpunkten z.</w:t>
      </w:r>
      <w:r>
        <w:rPr>
          <w:b/>
          <w:u w:val="single"/>
        </w:rPr>
        <w:t xml:space="preserve"> </w:t>
      </w:r>
      <w:r w:rsidRPr="00697346">
        <w:rPr>
          <w:b/>
          <w:u w:val="single"/>
        </w:rPr>
        <w:t>B.</w:t>
      </w:r>
    </w:p>
    <w:p w:rsidR="00214CC7" w:rsidRPr="00214CC7" w:rsidRDefault="00214CC7" w:rsidP="002E5037">
      <w:pPr>
        <w:spacing w:after="60"/>
        <w:rPr>
          <w:color w:val="6C9842" w:themeColor="accent1"/>
          <w:u w:val="single"/>
        </w:rPr>
      </w:pPr>
      <w:r w:rsidRPr="00214CC7">
        <w:rPr>
          <w:color w:val="6C9842" w:themeColor="accent1"/>
          <w:u w:val="single"/>
        </w:rPr>
        <w:t>Neue Kultur:</w:t>
      </w:r>
    </w:p>
    <w:p w:rsidR="00214CC7" w:rsidRPr="002F651A" w:rsidRDefault="00214CC7" w:rsidP="00214CC7">
      <w:pPr>
        <w:spacing w:after="120"/>
        <w:contextualSpacing/>
      </w:pPr>
      <w:r w:rsidRPr="002F651A">
        <w:t>Anbau</w:t>
      </w:r>
      <w:r>
        <w:t xml:space="preserve"> </w:t>
      </w:r>
      <w:r w:rsidRPr="002F651A">
        <w:t>seit</w:t>
      </w:r>
      <w:r>
        <w:t>:</w:t>
      </w:r>
    </w:p>
    <w:p w:rsidR="00214CC7" w:rsidRPr="002F651A" w:rsidRDefault="00214CC7" w:rsidP="00214CC7">
      <w:pPr>
        <w:spacing w:after="120"/>
        <w:contextualSpacing/>
      </w:pPr>
      <w:r w:rsidRPr="002F651A">
        <w:t>Bisher angebaute Sorten</w:t>
      </w:r>
      <w:r>
        <w:t>:</w:t>
      </w:r>
    </w:p>
    <w:p w:rsidR="00214CC7" w:rsidRPr="002F651A" w:rsidRDefault="00214CC7" w:rsidP="00214CC7">
      <w:pPr>
        <w:spacing w:after="120"/>
        <w:contextualSpacing/>
      </w:pPr>
      <w:r w:rsidRPr="002F651A">
        <w:t>Aussaatzeitpunkt: von… bis…</w:t>
      </w:r>
    </w:p>
    <w:p w:rsidR="00214CC7" w:rsidRPr="002F651A" w:rsidRDefault="00214CC7" w:rsidP="00214CC7">
      <w:pPr>
        <w:spacing w:after="120"/>
        <w:contextualSpacing/>
      </w:pPr>
      <w:r w:rsidRPr="002F651A">
        <w:t>Erntezeit: von… bis….</w:t>
      </w:r>
    </w:p>
    <w:p w:rsidR="00214CC7" w:rsidRDefault="00214CC7" w:rsidP="00214CC7">
      <w:pPr>
        <w:spacing w:after="120"/>
        <w:contextualSpacing/>
      </w:pPr>
      <w:r w:rsidRPr="002F651A">
        <w:t>Erträge: von… bis…</w:t>
      </w:r>
      <w:r>
        <w:tab/>
      </w:r>
      <w:r w:rsidRPr="002F651A">
        <w:t xml:space="preserve"> im Durchschnitt: </w:t>
      </w:r>
    </w:p>
    <w:p w:rsidR="00214CC7" w:rsidRDefault="00214CC7" w:rsidP="00A04E84">
      <w:pPr>
        <w:spacing w:after="60"/>
      </w:pPr>
      <w:r>
        <w:t>Bodenbewirtschaftung:</w:t>
      </w:r>
    </w:p>
    <w:p w:rsidR="00214CC7" w:rsidRPr="00E8215C" w:rsidRDefault="00214CC7" w:rsidP="00214CC7">
      <w:pPr>
        <w:spacing w:after="120"/>
        <w:ind w:left="567"/>
        <w:contextualSpacing/>
        <w:rPr>
          <w:u w:val="single"/>
        </w:rPr>
      </w:pPr>
      <w:r w:rsidRPr="00E8215C">
        <w:rPr>
          <w:u w:val="single"/>
        </w:rPr>
        <w:t>Anbau im aktuellen Jahr</w:t>
      </w:r>
    </w:p>
    <w:p w:rsidR="00214CC7" w:rsidRPr="002F651A" w:rsidRDefault="00214CC7" w:rsidP="00214CC7">
      <w:pPr>
        <w:spacing w:after="120"/>
        <w:ind w:left="567"/>
        <w:contextualSpacing/>
      </w:pPr>
      <w:r w:rsidRPr="002F651A">
        <w:t>Aussaatzeitpunkt:</w:t>
      </w:r>
    </w:p>
    <w:p w:rsidR="00214CC7" w:rsidRPr="002F651A" w:rsidRDefault="00214CC7" w:rsidP="00214CC7">
      <w:pPr>
        <w:spacing w:after="120"/>
        <w:ind w:left="567"/>
        <w:contextualSpacing/>
      </w:pPr>
      <w:r w:rsidRPr="002F651A">
        <w:t>Saattiefe:</w:t>
      </w:r>
    </w:p>
    <w:p w:rsidR="00214CC7" w:rsidRPr="002F651A" w:rsidRDefault="00214CC7" w:rsidP="00214CC7">
      <w:pPr>
        <w:spacing w:after="120"/>
        <w:ind w:left="567"/>
        <w:contextualSpacing/>
      </w:pPr>
      <w:r w:rsidRPr="002F651A">
        <w:t>Reihenweite:</w:t>
      </w:r>
    </w:p>
    <w:p w:rsidR="00214CC7" w:rsidRPr="002F651A" w:rsidRDefault="00214CC7" w:rsidP="00214CC7">
      <w:pPr>
        <w:spacing w:after="120"/>
        <w:ind w:left="567"/>
        <w:contextualSpacing/>
      </w:pPr>
      <w:r>
        <w:t xml:space="preserve">Fruchtfolge / </w:t>
      </w:r>
      <w:r w:rsidRPr="002F651A">
        <w:t xml:space="preserve">Vorfrucht: </w:t>
      </w:r>
    </w:p>
    <w:p w:rsidR="00214CC7" w:rsidRPr="002F651A" w:rsidRDefault="00214CC7" w:rsidP="00214CC7">
      <w:pPr>
        <w:spacing w:after="120"/>
        <w:ind w:left="567"/>
        <w:contextualSpacing/>
      </w:pPr>
      <w:r w:rsidRPr="002F651A">
        <w:t xml:space="preserve">Saatmenge für Bestandsdichte von </w:t>
      </w:r>
      <w:proofErr w:type="spellStart"/>
      <w:r>
        <w:t>xy</w:t>
      </w:r>
      <w:proofErr w:type="spellEnd"/>
      <w:r w:rsidRPr="002F651A">
        <w:t xml:space="preserve"> Pflanze</w:t>
      </w:r>
      <w:r>
        <w:t>n</w:t>
      </w:r>
      <w:r w:rsidRPr="002F651A">
        <w:t>/m²:</w:t>
      </w:r>
    </w:p>
    <w:p w:rsidR="00214CC7" w:rsidRPr="002F651A" w:rsidRDefault="00214CC7" w:rsidP="00214CC7">
      <w:pPr>
        <w:spacing w:after="120"/>
        <w:ind w:left="567"/>
        <w:contextualSpacing/>
      </w:pPr>
    </w:p>
    <w:tbl>
      <w:tblPr>
        <w:tblW w:w="7083" w:type="dxa"/>
        <w:tblInd w:w="6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117"/>
        <w:gridCol w:w="1933"/>
        <w:gridCol w:w="1784"/>
        <w:gridCol w:w="1707"/>
      </w:tblGrid>
      <w:tr w:rsidR="00214CC7" w:rsidRPr="002F651A" w:rsidTr="003A63D4">
        <w:trPr>
          <w:trHeight w:val="48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  <w:r w:rsidRPr="002F651A">
              <w:rPr>
                <w:color w:val="000000"/>
                <w:sz w:val="22"/>
                <w:szCs w:val="22"/>
              </w:rPr>
              <w:t>Sorte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  <w:r w:rsidRPr="002F651A">
              <w:rPr>
                <w:color w:val="000000"/>
                <w:sz w:val="22"/>
                <w:szCs w:val="22"/>
              </w:rPr>
              <w:t>TKM (g)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  <w:r w:rsidRPr="002F651A">
              <w:rPr>
                <w:color w:val="000000"/>
                <w:sz w:val="22"/>
                <w:szCs w:val="22"/>
              </w:rPr>
              <w:t>Keimfähigkeit (%)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  <w:r w:rsidRPr="002F651A">
              <w:rPr>
                <w:color w:val="000000"/>
                <w:sz w:val="22"/>
                <w:szCs w:val="22"/>
              </w:rPr>
              <w:t>Saatstärke (Körner/m²)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  <w:r w:rsidRPr="002F651A">
              <w:rPr>
                <w:color w:val="000000"/>
                <w:sz w:val="22"/>
                <w:szCs w:val="22"/>
              </w:rPr>
              <w:t>Saatmenge (kg/ha)</w:t>
            </w:r>
          </w:p>
        </w:tc>
      </w:tr>
      <w:tr w:rsidR="00214CC7" w:rsidRPr="002F651A" w:rsidTr="003A63D4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214CC7" w:rsidRPr="002F651A" w:rsidTr="003A63D4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214CC7" w:rsidRPr="002F651A" w:rsidTr="003A63D4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CC7" w:rsidRPr="002F651A" w:rsidRDefault="00214CC7" w:rsidP="00214CC7">
            <w:pPr>
              <w:spacing w:after="120"/>
              <w:ind w:left="567"/>
              <w:contextualSpacing/>
              <w:rPr>
                <w:color w:val="000000"/>
                <w:sz w:val="22"/>
                <w:szCs w:val="22"/>
              </w:rPr>
            </w:pPr>
          </w:p>
        </w:tc>
      </w:tr>
    </w:tbl>
    <w:p w:rsidR="00214CC7" w:rsidRPr="002F651A" w:rsidRDefault="00214CC7" w:rsidP="00214CC7">
      <w:pPr>
        <w:spacing w:after="120"/>
        <w:ind w:left="567"/>
        <w:contextualSpacing/>
      </w:pPr>
    </w:p>
    <w:p w:rsidR="00214CC7" w:rsidRPr="002F651A" w:rsidRDefault="00214CC7" w:rsidP="00214CC7">
      <w:pPr>
        <w:spacing w:after="120"/>
        <w:ind w:left="567"/>
        <w:contextualSpacing/>
      </w:pPr>
      <w:r>
        <w:t xml:space="preserve">Ggf. </w:t>
      </w:r>
      <w:r w:rsidRPr="002F651A">
        <w:t xml:space="preserve">Impfmittel: </w:t>
      </w:r>
    </w:p>
    <w:p w:rsidR="00214CC7" w:rsidRDefault="00214CC7" w:rsidP="00214CC7">
      <w:pPr>
        <w:spacing w:after="120"/>
        <w:ind w:left="567"/>
        <w:contextualSpacing/>
      </w:pPr>
      <w:r w:rsidRPr="002F651A">
        <w:t>Maßnahmen (incl. Saatbettbereitung):</w:t>
      </w:r>
    </w:p>
    <w:p w:rsidR="00214CC7" w:rsidRPr="002F651A" w:rsidRDefault="00214CC7" w:rsidP="002E5037">
      <w:pPr>
        <w:spacing w:after="120"/>
        <w:contextualSpacing/>
      </w:pPr>
    </w:p>
    <w:p w:rsidR="00214CC7" w:rsidRPr="003308A4" w:rsidRDefault="00214CC7" w:rsidP="00214CC7">
      <w:pPr>
        <w:spacing w:after="120"/>
        <w:ind w:left="567"/>
        <w:contextualSpacing/>
        <w:rPr>
          <w:u w:val="single"/>
        </w:rPr>
      </w:pPr>
      <w:r w:rsidRPr="003308A4">
        <w:rPr>
          <w:u w:val="single"/>
        </w:rPr>
        <w:t>Vermarktung</w:t>
      </w:r>
    </w:p>
    <w:p w:rsidR="00214CC7" w:rsidRPr="002F651A" w:rsidRDefault="00214CC7" w:rsidP="00214CC7">
      <w:pPr>
        <w:spacing w:after="120"/>
        <w:ind w:left="567"/>
        <w:contextualSpacing/>
      </w:pPr>
      <w:r w:rsidRPr="002F651A">
        <w:t>Reinigung:</w:t>
      </w:r>
    </w:p>
    <w:p w:rsidR="00214CC7" w:rsidRPr="002F651A" w:rsidRDefault="00214CC7" w:rsidP="00214CC7">
      <w:pPr>
        <w:spacing w:after="120"/>
        <w:ind w:left="567"/>
        <w:contextualSpacing/>
      </w:pPr>
      <w:r w:rsidRPr="002F651A">
        <w:t>Absatzmenge</w:t>
      </w:r>
      <w:r>
        <w:t>/-wege:</w:t>
      </w:r>
    </w:p>
    <w:p w:rsidR="00214CC7" w:rsidRDefault="00214CC7" w:rsidP="00214CC7">
      <w:pPr>
        <w:spacing w:after="120"/>
        <w:ind w:left="567"/>
        <w:contextualSpacing/>
      </w:pPr>
      <w:r w:rsidRPr="002F651A">
        <w:t>Preis:</w:t>
      </w:r>
    </w:p>
    <w:p w:rsidR="00214CC7" w:rsidRDefault="00214CC7" w:rsidP="00214CC7">
      <w:pPr>
        <w:spacing w:after="120"/>
        <w:ind w:left="567"/>
        <w:contextualSpacing/>
      </w:pPr>
      <w:r w:rsidRPr="00E8215C">
        <w:t>Probleme / positive Erfahrungen:</w:t>
      </w:r>
    </w:p>
    <w:p w:rsidR="00214CC7" w:rsidRDefault="00214CC7" w:rsidP="00214CC7">
      <w:pPr>
        <w:spacing w:after="120"/>
        <w:ind w:left="567"/>
        <w:contextualSpacing/>
      </w:pPr>
    </w:p>
    <w:p w:rsidR="00214CC7" w:rsidRPr="00214CC7" w:rsidRDefault="00214CC7" w:rsidP="002E5037">
      <w:pPr>
        <w:spacing w:after="60"/>
        <w:rPr>
          <w:color w:val="6C9842" w:themeColor="accent1"/>
        </w:rPr>
      </w:pPr>
      <w:r w:rsidRPr="00214CC7">
        <w:rPr>
          <w:color w:val="6C9842" w:themeColor="accent1"/>
          <w:u w:val="single"/>
        </w:rPr>
        <w:t>Zwischenfruchtanbau:</w:t>
      </w:r>
    </w:p>
    <w:p w:rsidR="00214CC7" w:rsidRDefault="00214CC7" w:rsidP="00214CC7">
      <w:pPr>
        <w:spacing w:after="120"/>
        <w:contextualSpacing/>
      </w:pPr>
      <w:r>
        <w:t>Welche Mischungen:</w:t>
      </w:r>
    </w:p>
    <w:p w:rsidR="00214CC7" w:rsidRDefault="00214CC7" w:rsidP="00214CC7">
      <w:pPr>
        <w:spacing w:after="120"/>
        <w:contextualSpacing/>
      </w:pPr>
      <w:r>
        <w:t>Vor/nach welchen Kulturen:</w:t>
      </w:r>
    </w:p>
    <w:p w:rsidR="00214CC7" w:rsidRDefault="00214CC7" w:rsidP="00214CC7">
      <w:pPr>
        <w:spacing w:after="120"/>
        <w:contextualSpacing/>
      </w:pPr>
      <w:r>
        <w:t>Saatgutkosten:</w:t>
      </w:r>
    </w:p>
    <w:p w:rsidR="00214CC7" w:rsidRDefault="00214CC7" w:rsidP="00214CC7">
      <w:pPr>
        <w:spacing w:after="120"/>
        <w:contextualSpacing/>
      </w:pPr>
      <w:r>
        <w:t>Bodenbearbeitung vor/nach der ZWF:</w:t>
      </w:r>
    </w:p>
    <w:p w:rsidR="00214CC7" w:rsidRDefault="00214CC7" w:rsidP="00214CC7">
      <w:pPr>
        <w:spacing w:after="120"/>
        <w:contextualSpacing/>
      </w:pPr>
      <w:r>
        <w:t>Nutzung der ZWF:</w:t>
      </w:r>
    </w:p>
    <w:p w:rsidR="00214CC7" w:rsidRDefault="00214CC7" w:rsidP="00214CC7">
      <w:pPr>
        <w:spacing w:after="120"/>
        <w:contextualSpacing/>
      </w:pPr>
      <w:r>
        <w:t>Probleme / positive Erfahrungen:</w:t>
      </w:r>
    </w:p>
    <w:p w:rsidR="00214CC7" w:rsidRDefault="00214CC7" w:rsidP="00214CC7">
      <w:pPr>
        <w:spacing w:after="120"/>
        <w:contextualSpacing/>
      </w:pPr>
    </w:p>
    <w:p w:rsidR="00214CC7" w:rsidRDefault="00214CC7" w:rsidP="00214CC7">
      <w:pPr>
        <w:spacing w:after="120"/>
        <w:contextualSpacing/>
      </w:pPr>
    </w:p>
    <w:p w:rsidR="00214CC7" w:rsidRPr="00214CC7" w:rsidRDefault="00214CC7" w:rsidP="002E5037">
      <w:pPr>
        <w:spacing w:after="60"/>
        <w:rPr>
          <w:color w:val="6C9842" w:themeColor="accent1"/>
          <w:u w:val="single"/>
        </w:rPr>
      </w:pPr>
      <w:r w:rsidRPr="00214CC7">
        <w:rPr>
          <w:color w:val="6C9842" w:themeColor="accent1"/>
          <w:u w:val="single"/>
        </w:rPr>
        <w:t>Grünlandbewirtschaftung:</w:t>
      </w:r>
    </w:p>
    <w:p w:rsidR="00214CC7" w:rsidRPr="00E8215C" w:rsidRDefault="00214CC7" w:rsidP="00214CC7">
      <w:pPr>
        <w:spacing w:after="120"/>
        <w:contextualSpacing/>
      </w:pPr>
      <w:r w:rsidRPr="00E8215C">
        <w:t>Nachsaatmischungen:</w:t>
      </w:r>
    </w:p>
    <w:p w:rsidR="00214CC7" w:rsidRPr="00E8215C" w:rsidRDefault="00214CC7" w:rsidP="00214CC7">
      <w:pPr>
        <w:spacing w:after="120"/>
        <w:contextualSpacing/>
      </w:pPr>
      <w:r w:rsidRPr="00E8215C">
        <w:t>Aussaattermine / -mengen:</w:t>
      </w:r>
    </w:p>
    <w:p w:rsidR="00214CC7" w:rsidRPr="00E8215C" w:rsidRDefault="00214CC7" w:rsidP="00214CC7">
      <w:pPr>
        <w:spacing w:after="120"/>
        <w:contextualSpacing/>
      </w:pPr>
      <w:r w:rsidRPr="00E8215C">
        <w:t>Düngung:</w:t>
      </w:r>
    </w:p>
    <w:p w:rsidR="00214CC7" w:rsidRDefault="00214CC7" w:rsidP="00214CC7">
      <w:pPr>
        <w:spacing w:after="120"/>
        <w:contextualSpacing/>
      </w:pPr>
      <w:r w:rsidRPr="00E8215C">
        <w:t>Schnitt-/Weidezeiten:</w:t>
      </w:r>
    </w:p>
    <w:p w:rsidR="00214CC7" w:rsidRDefault="00214CC7" w:rsidP="00214CC7">
      <w:pPr>
        <w:spacing w:after="120"/>
        <w:contextualSpacing/>
      </w:pPr>
      <w:r>
        <w:t>Schnitttiefe:</w:t>
      </w:r>
    </w:p>
    <w:p w:rsidR="00214CC7" w:rsidRDefault="00214CC7" w:rsidP="00214CC7">
      <w:pPr>
        <w:spacing w:after="120"/>
        <w:contextualSpacing/>
      </w:pPr>
      <w:r>
        <w:t>Erträge / Anzahl Schnitte/Nutzungen:</w:t>
      </w:r>
    </w:p>
    <w:p w:rsidR="00214CC7" w:rsidRDefault="00214CC7" w:rsidP="00214CC7">
      <w:pPr>
        <w:spacing w:after="120"/>
        <w:contextualSpacing/>
      </w:pPr>
      <w:r>
        <w:t>Maschineneinsatz:</w:t>
      </w:r>
    </w:p>
    <w:p w:rsidR="00214CC7" w:rsidRDefault="00214CC7" w:rsidP="00214CC7">
      <w:pPr>
        <w:spacing w:after="120"/>
        <w:contextualSpacing/>
      </w:pPr>
      <w:r>
        <w:t>GL-Konservierung:</w:t>
      </w:r>
    </w:p>
    <w:p w:rsidR="00214CC7" w:rsidRDefault="00214CC7" w:rsidP="00214CC7">
      <w:pPr>
        <w:spacing w:after="120"/>
        <w:contextualSpacing/>
      </w:pPr>
      <w:r>
        <w:t>Probleme / positive Erfahrungen mit dem angepassten GL-Management:</w:t>
      </w:r>
    </w:p>
    <w:p w:rsidR="00214CC7" w:rsidRDefault="00214CC7" w:rsidP="00214CC7">
      <w:pPr>
        <w:spacing w:after="120"/>
        <w:contextualSpacing/>
      </w:pPr>
    </w:p>
    <w:p w:rsidR="00214CC7" w:rsidRDefault="00214CC7" w:rsidP="00214CC7">
      <w:pPr>
        <w:spacing w:after="120"/>
        <w:contextualSpacing/>
      </w:pPr>
    </w:p>
    <w:p w:rsidR="00214CC7" w:rsidRPr="00214CC7" w:rsidRDefault="00214CC7" w:rsidP="002E5037">
      <w:pPr>
        <w:spacing w:after="60"/>
        <w:rPr>
          <w:color w:val="6C9842" w:themeColor="accent1"/>
          <w:u w:val="single"/>
        </w:rPr>
      </w:pPr>
      <w:r w:rsidRPr="00214CC7">
        <w:rPr>
          <w:color w:val="6C9842" w:themeColor="accent1"/>
          <w:u w:val="single"/>
        </w:rPr>
        <w:t>Reduzierte Bodenbearbeitung:</w:t>
      </w:r>
    </w:p>
    <w:p w:rsidR="00214CC7" w:rsidRDefault="00214CC7" w:rsidP="00214CC7">
      <w:pPr>
        <w:spacing w:after="120"/>
        <w:contextualSpacing/>
      </w:pPr>
      <w:r>
        <w:t>Seit wann:</w:t>
      </w:r>
    </w:p>
    <w:p w:rsidR="00214CC7" w:rsidRDefault="00214CC7" w:rsidP="00214CC7">
      <w:pPr>
        <w:spacing w:after="120"/>
        <w:contextualSpacing/>
      </w:pPr>
      <w:r>
        <w:t>In welchen Kulturen:</w:t>
      </w:r>
    </w:p>
    <w:p w:rsidR="00214CC7" w:rsidRDefault="00214CC7" w:rsidP="00214CC7">
      <w:pPr>
        <w:spacing w:after="120"/>
        <w:contextualSpacing/>
      </w:pPr>
      <w:r>
        <w:t>Fruchtfolge / Zwischenfruchtanbau:</w:t>
      </w:r>
    </w:p>
    <w:p w:rsidR="00214CC7" w:rsidRDefault="00214CC7" w:rsidP="00214CC7">
      <w:pPr>
        <w:spacing w:after="120"/>
        <w:contextualSpacing/>
      </w:pPr>
      <w:r>
        <w:t>Welche Maschinen:</w:t>
      </w:r>
    </w:p>
    <w:p w:rsidR="00214CC7" w:rsidRDefault="00214CC7" w:rsidP="00214CC7">
      <w:pPr>
        <w:spacing w:after="120"/>
        <w:contextualSpacing/>
      </w:pPr>
      <w:r>
        <w:t>Probleme / positive Erfahrungen mit reduzierter Bodenbearbeitung:</w:t>
      </w:r>
    </w:p>
    <w:p w:rsidR="00214CC7" w:rsidRDefault="00214CC7" w:rsidP="00214CC7">
      <w:pPr>
        <w:spacing w:after="120"/>
        <w:contextualSpacing/>
      </w:pPr>
    </w:p>
    <w:p w:rsidR="00214CC7" w:rsidRDefault="00214CC7" w:rsidP="00214CC7">
      <w:pPr>
        <w:spacing w:after="120"/>
        <w:contextualSpacing/>
      </w:pPr>
    </w:p>
    <w:p w:rsidR="00214CC7" w:rsidRPr="00214CC7" w:rsidRDefault="00214CC7" w:rsidP="002E5037">
      <w:pPr>
        <w:spacing w:after="60"/>
        <w:rPr>
          <w:color w:val="6C9842" w:themeColor="accent1"/>
          <w:u w:val="single"/>
        </w:rPr>
      </w:pPr>
      <w:r w:rsidRPr="00214CC7">
        <w:rPr>
          <w:color w:val="6C9842" w:themeColor="accent1"/>
          <w:u w:val="single"/>
        </w:rPr>
        <w:t xml:space="preserve">Tierhaltung - Hitzestressreduzierung: </w:t>
      </w:r>
    </w:p>
    <w:p w:rsidR="00214CC7" w:rsidRDefault="00214CC7" w:rsidP="00214CC7">
      <w:pPr>
        <w:spacing w:after="120"/>
        <w:contextualSpacing/>
      </w:pPr>
      <w:r>
        <w:t>Tierbestand:</w:t>
      </w:r>
    </w:p>
    <w:p w:rsidR="00214CC7" w:rsidRDefault="00214CC7" w:rsidP="00214CC7">
      <w:pPr>
        <w:spacing w:after="120"/>
        <w:contextualSpacing/>
      </w:pPr>
      <w:r>
        <w:t>Rationsgestaltung:</w:t>
      </w:r>
    </w:p>
    <w:p w:rsidR="00214CC7" w:rsidRDefault="00214CC7" w:rsidP="00214CC7">
      <w:pPr>
        <w:spacing w:after="120"/>
        <w:contextualSpacing/>
      </w:pPr>
      <w:r>
        <w:t>Welche Maßnahmen wurden umgesetzt:</w:t>
      </w:r>
    </w:p>
    <w:p w:rsidR="00214CC7" w:rsidRDefault="00214CC7" w:rsidP="00214CC7">
      <w:pPr>
        <w:spacing w:after="120"/>
        <w:contextualSpacing/>
      </w:pPr>
      <w:r>
        <w:t>Beschreibung der einzelnen Maßnahmen:</w:t>
      </w:r>
    </w:p>
    <w:p w:rsidR="00214CC7" w:rsidRDefault="00214CC7" w:rsidP="00214CC7">
      <w:pPr>
        <w:spacing w:after="120"/>
        <w:contextualSpacing/>
      </w:pPr>
      <w:r>
        <w:t>Kosten (Eigen-/Fremdleistung):</w:t>
      </w:r>
    </w:p>
    <w:p w:rsidR="00214CC7" w:rsidRDefault="00214CC7" w:rsidP="00214CC7">
      <w:pPr>
        <w:spacing w:after="120"/>
        <w:contextualSpacing/>
      </w:pPr>
      <w:r>
        <w:t>Arbeitsaufwand:</w:t>
      </w:r>
    </w:p>
    <w:p w:rsidR="00214CC7" w:rsidRDefault="00214CC7" w:rsidP="00214CC7">
      <w:pPr>
        <w:spacing w:after="120"/>
        <w:contextualSpacing/>
      </w:pPr>
      <w:r>
        <w:t>Bürokratischer Aufwand:</w:t>
      </w:r>
    </w:p>
    <w:p w:rsidR="00214CC7" w:rsidRDefault="00214CC7" w:rsidP="00214CC7">
      <w:pPr>
        <w:spacing w:after="120"/>
        <w:contextualSpacing/>
      </w:pPr>
      <w:r>
        <w:t>Auswirkungen auf Arbeitsaufwand und Tierwohl</w:t>
      </w:r>
    </w:p>
    <w:p w:rsidR="00214CC7" w:rsidRDefault="00214CC7" w:rsidP="00214CC7">
      <w:pPr>
        <w:spacing w:after="120"/>
        <w:contextualSpacing/>
      </w:pPr>
    </w:p>
    <w:p w:rsidR="00214CC7" w:rsidRDefault="00214CC7" w:rsidP="00214CC7">
      <w:pPr>
        <w:spacing w:after="120"/>
        <w:contextualSpacing/>
      </w:pPr>
    </w:p>
    <w:p w:rsidR="00214CC7" w:rsidRPr="00E8215C" w:rsidRDefault="00214CC7" w:rsidP="00214CC7">
      <w:pPr>
        <w:spacing w:after="120"/>
        <w:contextualSpacing/>
        <w:rPr>
          <w:u w:val="single"/>
        </w:rPr>
      </w:pPr>
    </w:p>
    <w:p w:rsidR="00027348" w:rsidRPr="00214CC7" w:rsidRDefault="00027348" w:rsidP="00214CC7">
      <w:pPr>
        <w:spacing w:after="120"/>
        <w:contextualSpacing/>
        <w:rPr>
          <w:rStyle w:val="Fett"/>
          <w:b w:val="0"/>
          <w:bCs w:val="0"/>
        </w:rPr>
      </w:pPr>
    </w:p>
    <w:sectPr w:rsidR="00027348" w:rsidRPr="00214CC7" w:rsidSect="00214CC7">
      <w:headerReference w:type="default" r:id="rId7"/>
      <w:footerReference w:type="default" r:id="rId8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CC7" w:rsidRDefault="00214CC7" w:rsidP="00DC2C87">
      <w:r>
        <w:separator/>
      </w:r>
    </w:p>
  </w:endnote>
  <w:endnote w:type="continuationSeparator" w:id="0">
    <w:p w:rsidR="00214CC7" w:rsidRDefault="00214CC7" w:rsidP="00DC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E460D1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B977A2">
          <w:rPr>
            <w:noProof/>
          </w:rPr>
          <w:t>2</w:t>
        </w:r>
        <w:r w:rsidR="00F15FA7">
          <w:fldChar w:fldCharType="end"/>
        </w:r>
      </w:sdtContent>
    </w:sdt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CC7" w:rsidRDefault="00214CC7" w:rsidP="00DC2C87">
      <w:r>
        <w:separator/>
      </w:r>
    </w:p>
  </w:footnote>
  <w:footnote w:type="continuationSeparator" w:id="0">
    <w:p w:rsidR="00214CC7" w:rsidRDefault="00214CC7" w:rsidP="00DC2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A94" w:rsidRDefault="00480579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DCCB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2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C7"/>
    <w:rsid w:val="0000003C"/>
    <w:rsid w:val="00015C4D"/>
    <w:rsid w:val="000255FC"/>
    <w:rsid w:val="00027348"/>
    <w:rsid w:val="000349DD"/>
    <w:rsid w:val="000720DF"/>
    <w:rsid w:val="00085ED6"/>
    <w:rsid w:val="001F7E9E"/>
    <w:rsid w:val="00201601"/>
    <w:rsid w:val="002022D3"/>
    <w:rsid w:val="00214CC7"/>
    <w:rsid w:val="002457A3"/>
    <w:rsid w:val="00263FB9"/>
    <w:rsid w:val="002E5037"/>
    <w:rsid w:val="003531E3"/>
    <w:rsid w:val="00382446"/>
    <w:rsid w:val="003A3563"/>
    <w:rsid w:val="003A44FC"/>
    <w:rsid w:val="003A49E7"/>
    <w:rsid w:val="003C7372"/>
    <w:rsid w:val="004238C9"/>
    <w:rsid w:val="004353D0"/>
    <w:rsid w:val="00445E56"/>
    <w:rsid w:val="004601B7"/>
    <w:rsid w:val="004673C8"/>
    <w:rsid w:val="004726DD"/>
    <w:rsid w:val="00480579"/>
    <w:rsid w:val="004A38F7"/>
    <w:rsid w:val="004A751C"/>
    <w:rsid w:val="004E09EB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D7D60"/>
    <w:rsid w:val="009C10BF"/>
    <w:rsid w:val="009E6B75"/>
    <w:rsid w:val="00A01F9A"/>
    <w:rsid w:val="00A04E84"/>
    <w:rsid w:val="00B0495D"/>
    <w:rsid w:val="00B977A2"/>
    <w:rsid w:val="00BE419A"/>
    <w:rsid w:val="00C43F54"/>
    <w:rsid w:val="00C77536"/>
    <w:rsid w:val="00DA198D"/>
    <w:rsid w:val="00DC2C87"/>
    <w:rsid w:val="00E41090"/>
    <w:rsid w:val="00E460D1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D58A00"/>
  <w15:chartTrackingRefBased/>
  <w15:docId w15:val="{34DFF281-71BB-413B-B120-B8C9DC1C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14CC7"/>
    <w:pPr>
      <w:spacing w:after="0" w:line="240" w:lineRule="auto"/>
    </w:pPr>
    <w:rPr>
      <w:rFonts w:eastAsia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/>
      <w:outlineLvl w:val="0"/>
    </w:pPr>
    <w:rPr>
      <w:rFonts w:ascii="Arial" w:hAnsi="Arial"/>
      <w:b/>
      <w:bCs/>
      <w:color w:val="215868"/>
      <w:kern w:val="32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 w:after="240"/>
      <w:outlineLvl w:val="1"/>
    </w:pPr>
    <w:rPr>
      <w:rFonts w:ascii="Arial" w:hAnsi="Arial"/>
      <w:b/>
      <w:bCs/>
      <w:iCs/>
      <w:color w:val="215868"/>
      <w:sz w:val="32"/>
      <w:szCs w:val="28"/>
      <w:lang w:eastAsia="en-US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 w:after="240"/>
      <w:outlineLvl w:val="3"/>
    </w:pPr>
    <w:rPr>
      <w:rFonts w:ascii="Arial" w:hAnsi="Arial"/>
      <w:b/>
      <w:bCs/>
      <w:iCs/>
      <w:color w:val="404040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after="960"/>
      <w:ind w:left="2438"/>
      <w:outlineLvl w:val="1"/>
    </w:pPr>
    <w:rPr>
      <w:rFonts w:ascii="Arial" w:hAnsi="Arial"/>
      <w:color w:val="185F6C"/>
      <w:spacing w:val="4"/>
      <w:sz w:val="32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  <w:rPr>
      <w:rFonts w:ascii="Arial" w:eastAsia="Calibri" w:hAnsi="Arial"/>
      <w:sz w:val="20"/>
      <w:szCs w:val="22"/>
      <w:lang w:eastAsia="en-US"/>
    </w:r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  <w:spacing w:before="120" w:after="240"/>
    </w:pPr>
    <w:rPr>
      <w:rFonts w:ascii="Arial" w:eastAsia="Calibri" w:hAnsi="Arial"/>
      <w:sz w:val="20"/>
      <w:szCs w:val="22"/>
      <w:lang w:eastAsia="en-US"/>
    </w:r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before="120" w:after="120"/>
    </w:pPr>
    <w:rPr>
      <w:rFonts w:ascii="Arial" w:eastAsia="Calibri" w:hAnsi="Arial"/>
      <w:i/>
      <w:noProof/>
      <w:sz w:val="20"/>
      <w:szCs w:val="22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pPr>
      <w:spacing w:before="120" w:after="240"/>
    </w:pPr>
    <w:rPr>
      <w:rFonts w:ascii="Arial" w:eastAsia="Calibri" w:hAnsi="Arial"/>
      <w:noProof/>
      <w:sz w:val="16"/>
      <w:szCs w:val="16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 w:after="240"/>
    </w:pPr>
    <w:rPr>
      <w:rFonts w:ascii="Arial" w:eastAsia="Calibri" w:hAnsi="Arial"/>
      <w:b/>
      <w:sz w:val="22"/>
      <w:lang w:eastAsia="en-US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 w:after="240"/>
      <w:jc w:val="center"/>
    </w:pPr>
    <w:rPr>
      <w:rFonts w:ascii="Arial" w:eastAsia="Calibri" w:hAnsi="Arial"/>
      <w:sz w:val="20"/>
      <w:szCs w:val="22"/>
      <w:lang w:eastAsia="en-US"/>
    </w:r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  <w:spacing w:before="120" w:after="240"/>
    </w:pPr>
    <w:rPr>
      <w:rFonts w:ascii="Arial" w:eastAsia="Calibri" w:hAnsi="Arial"/>
      <w:noProof/>
      <w:sz w:val="20"/>
      <w:szCs w:val="22"/>
      <w:lang w:eastAsia="en-US"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before="120" w:after="80"/>
      <w:ind w:left="198"/>
    </w:pPr>
    <w:rPr>
      <w:rFonts w:ascii="Arial" w:eastAsia="Calibri" w:hAnsi="Arial"/>
      <w:noProof/>
      <w:sz w:val="20"/>
      <w:szCs w:val="22"/>
      <w:lang w:eastAsia="en-US"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 w:after="240"/>
    </w:pPr>
    <w:rPr>
      <w:rFonts w:ascii="Arial" w:eastAsia="Calibri" w:hAnsi="Arial"/>
      <w:caps/>
      <w:color w:val="185F6C"/>
      <w:spacing w:val="20"/>
      <w:sz w:val="22"/>
      <w:szCs w:val="22"/>
      <w:lang w:eastAsia="en-US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ind w:right="-2268"/>
      <w:jc w:val="right"/>
    </w:pPr>
    <w:rPr>
      <w:rFonts w:ascii="Arial" w:eastAsia="Calibri" w:hAnsi="Arial"/>
      <w:sz w:val="18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rPr>
      <w:rFonts w:ascii="Arial" w:eastAsia="MS Mincho" w:hAnsi="Arial"/>
      <w:b/>
      <w:color w:val="F3E182"/>
      <w:sz w:val="42"/>
      <w:szCs w:val="42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before="120" w:after="240" w:line="260" w:lineRule="exact"/>
    </w:pPr>
    <w:rPr>
      <w:rFonts w:ascii="Arial" w:eastAsia="Calibri" w:hAnsi="Arial" w:cs="Arial"/>
      <w:color w:val="185F6C"/>
      <w:sz w:val="18"/>
      <w:szCs w:val="15"/>
      <w:lang w:eastAsia="en-US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 w:after="240"/>
      <w:outlineLvl w:val="2"/>
    </w:pPr>
    <w:rPr>
      <w:rFonts w:ascii="Arial" w:hAnsi="Arial"/>
      <w:b/>
      <w:bCs/>
      <w:iCs/>
      <w:color w:val="185F6C"/>
      <w:sz w:val="26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DC2C87"/>
    <w:pPr>
      <w:spacing w:before="120" w:after="240"/>
      <w:ind w:left="720"/>
      <w:contextualSpacing/>
    </w:pPr>
    <w:rPr>
      <w:rFonts w:ascii="Arial" w:eastAsia="Calibri" w:hAnsi="Arial"/>
      <w:sz w:val="20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72.17.178.254\Netzlaufwerke\Bosti\2%20LaWi&amp;LeMi\KLIMA\ANPASSUNG\GeNIAL_BMU\4_Arbeitspakete\AP_02_Lehrmodul\Vorlagen\GeNIAL_Lehrmodul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GeNIAL_Lehrmodul_Word-Vorlage.dotx</Template>
  <TotalTime>0</TotalTime>
  <Pages>2</Pages>
  <Words>262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Andreas Ziermann</dc:creator>
  <cp:keywords/>
  <dc:description/>
  <cp:lastModifiedBy>Andreas Ziermann</cp:lastModifiedBy>
  <cp:revision>3</cp:revision>
  <dcterms:created xsi:type="dcterms:W3CDTF">2022-02-23T08:54:00Z</dcterms:created>
  <dcterms:modified xsi:type="dcterms:W3CDTF">2022-04-25T18:56:00Z</dcterms:modified>
</cp:coreProperties>
</file>